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B5A44" w14:textId="4B3B2772" w:rsidR="006A5C28" w:rsidRPr="006A5C28" w:rsidRDefault="006A5C28" w:rsidP="006A5C28">
      <w:pPr>
        <w:pStyle w:val="OZNPROJEKTUwskazaniedatylubwersjiprojektu"/>
      </w:pPr>
      <w:bookmarkStart w:id="0" w:name="_Hlk182910558"/>
      <w:r w:rsidRPr="006A5C28">
        <w:t>Projekt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3B4201">
        <w:t>2</w:t>
      </w:r>
      <w:r w:rsidR="00E1020A">
        <w:t>7</w:t>
      </w:r>
      <w:r w:rsidR="003B4201">
        <w:t xml:space="preserve"> </w:t>
      </w:r>
      <w:r w:rsidR="002B15D3">
        <w:t>lutego</w:t>
      </w:r>
      <w:r w:rsidRPr="006A5C28">
        <w:t xml:space="preserve"> 202</w:t>
      </w:r>
      <w:r w:rsidR="004C4DA3" w:rsidRPr="006A5C28">
        <w:t>6</w:t>
      </w:r>
      <w:r w:rsidR="004C4DA3">
        <w:t> </w:t>
      </w:r>
      <w:r w:rsidRPr="006A5C28">
        <w:t>r.</w:t>
      </w:r>
    </w:p>
    <w:p w14:paraId="7072B0A0" w14:textId="48C7D3D7" w:rsidR="006A5C28" w:rsidRPr="006A5C28" w:rsidRDefault="006A5C28" w:rsidP="006A5C28">
      <w:pPr>
        <w:pStyle w:val="OZNPROJEKTUwskazaniedatylubwersjiprojektu"/>
      </w:pPr>
      <w:r w:rsidRPr="006A5C28">
        <w:t xml:space="preserve">Etap: </w:t>
      </w:r>
      <w:r w:rsidR="003B4201">
        <w:t xml:space="preserve">Komitet </w:t>
      </w:r>
      <w:r w:rsidR="00B35D41">
        <w:t>do spraw</w:t>
      </w:r>
      <w:r w:rsidR="003B4201">
        <w:t xml:space="preserve"> Cyfryzacji</w:t>
      </w:r>
    </w:p>
    <w:p w14:paraId="7AEEE6BA" w14:textId="77777777" w:rsidR="006A5C28" w:rsidRPr="006A5C28" w:rsidRDefault="006A5C28" w:rsidP="006A5C28">
      <w:pPr>
        <w:pStyle w:val="OZNRODZAKTUtznustawalubrozporzdzenieiorganwydajcy"/>
      </w:pPr>
      <w:r w:rsidRPr="006A5C28">
        <w:t>ustawa</w:t>
      </w:r>
    </w:p>
    <w:p w14:paraId="3A167079" w14:textId="77777777" w:rsidR="006A5C28" w:rsidRPr="006A5C28" w:rsidRDefault="006A5C28" w:rsidP="006A5C28">
      <w:pPr>
        <w:pStyle w:val="DATAAKTUdatauchwalenialubwydaniaaktu"/>
      </w:pPr>
      <w:r w:rsidRPr="006A5C28">
        <w:t xml:space="preserve">z dnia </w:t>
      </w:r>
      <w:fldSimple w:instr=" AUTOTEXT  &quot;Data wydania aktu&quot;  \* MERGEFORMAT ">
        <w:sdt>
          <w:sdtPr>
            <w:alias w:val="Data wydania aktu"/>
            <w:tag w:val="Data opublikowania"/>
            <w:id w:val="1859851285"/>
            <w:placeholder>
              <w:docPart w:val="4712112A1BD44BFD8328AAB56E6899D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>
              <w:dateFormat w:val="d MMMM yyyy"/>
              <w:lid w:val="pl-PL"/>
              <w:storeMappedDataAs w:val="dateTime"/>
              <w:calendar w:val="gregorian"/>
            </w:date>
          </w:sdtPr>
          <w:sdtEndPr/>
          <w:sdtContent>
            <w:r w:rsidR="00A53D68" w:rsidRPr="00A53D68">
              <w:t>&lt;data wydania aktu&gt;</w:t>
            </w:r>
          </w:sdtContent>
        </w:sdt>
      </w:fldSimple>
      <w:r w:rsidR="00A53D68">
        <w:t xml:space="preserve"> </w:t>
      </w:r>
      <w:r w:rsidRPr="006A5C28">
        <w:t>r.</w:t>
      </w:r>
    </w:p>
    <w:p w14:paraId="09E59206" w14:textId="77777777" w:rsidR="006A5C28" w:rsidRPr="00A53D68" w:rsidRDefault="006A5C28" w:rsidP="006A5C28">
      <w:pPr>
        <w:pStyle w:val="TYTUAKTUprzedmiotregulacjiustawylubrozporzdzenia"/>
        <w:rPr>
          <w:rStyle w:val="IGPindeksgrnyipogrubienie"/>
        </w:rPr>
      </w:pPr>
      <w:r w:rsidRPr="006A5C28">
        <w:t>o udziale Rzeczypospolitej Polskiej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Pr="00A53D68">
        <w:rPr>
          <w:rStyle w:val="IGPindeksgrnyipogrubienie"/>
        </w:rPr>
        <w:footnoteReference w:id="1"/>
      </w:r>
      <w:r w:rsidRPr="00A53D68">
        <w:rPr>
          <w:rStyle w:val="IGPindeksgrnyipogrubienie"/>
        </w:rPr>
        <w:t xml:space="preserve">), </w:t>
      </w:r>
      <w:r w:rsidRPr="00A53D68">
        <w:rPr>
          <w:rStyle w:val="IGPindeksgrnyipogrubienie"/>
        </w:rPr>
        <w:footnoteReference w:id="2"/>
      </w:r>
      <w:r w:rsidRPr="00A53D68">
        <w:rPr>
          <w:rStyle w:val="IGPindeksgrnyipogrubienie"/>
        </w:rPr>
        <w:t>)</w:t>
      </w:r>
    </w:p>
    <w:p w14:paraId="471FAF45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1.</w:t>
      </w:r>
      <w:r w:rsidRPr="006A5C28">
        <w:t xml:space="preserve"> Ustawa </w:t>
      </w:r>
      <w:bookmarkStart w:id="2" w:name="_Hlk192586913"/>
      <w:r w:rsidRPr="006A5C28">
        <w:t>określa zasady</w:t>
      </w:r>
      <w:r w:rsidR="004C4DA3" w:rsidRPr="006A5C28">
        <w:t xml:space="preserve"> i</w:t>
      </w:r>
      <w:r w:rsidR="004C4DA3">
        <w:t> </w:t>
      </w:r>
      <w:r w:rsidRPr="006A5C28">
        <w:t>sposób realizacji udziału Rzeczypospolitej Polskiej w systemie Eurodac,</w:t>
      </w:r>
      <w:r w:rsidR="004C4DA3" w:rsidRPr="006A5C28">
        <w:t xml:space="preserve"> w</w:t>
      </w:r>
      <w:r w:rsidR="004C4DA3">
        <w:t> </w:t>
      </w:r>
      <w:r w:rsidRPr="006A5C28">
        <w:t>tym obowiązki</w:t>
      </w:r>
      <w:r w:rsidR="004C4DA3" w:rsidRPr="006A5C28">
        <w:t xml:space="preserve"> i</w:t>
      </w:r>
      <w:r w:rsidR="004C4DA3">
        <w:t> </w:t>
      </w:r>
      <w:r w:rsidRPr="006A5C28">
        <w:t>uprawnienia organów dotyczące przetwarzania danych Eurodac.</w:t>
      </w:r>
      <w:bookmarkEnd w:id="2"/>
    </w:p>
    <w:p w14:paraId="2593C1A9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2.</w:t>
      </w:r>
      <w:r w:rsidRPr="006A5C28">
        <w:t xml:space="preserve"> Ilekroć</w:t>
      </w:r>
      <w:r w:rsidR="004C4DA3" w:rsidRPr="006A5C28">
        <w:t xml:space="preserve"> w</w:t>
      </w:r>
      <w:r w:rsidR="004C4DA3">
        <w:t> </w:t>
      </w:r>
      <w:r w:rsidRPr="006A5C28">
        <w:t>ustawie jest mowa o:</w:t>
      </w:r>
    </w:p>
    <w:p w14:paraId="307930D6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agencji eu</w:t>
      </w:r>
      <w:r w:rsidR="004C4DA3">
        <w:softHyphen/>
      </w:r>
      <w:r w:rsidR="004C4DA3">
        <w:noBreakHyphen/>
      </w:r>
      <w:r w:rsidRPr="006A5C28">
        <w:t>LISA – rozumie się przez to Agencję Unii Europejskiej ds. Zarządzania Operacyjnego Wielkoskalowymi Systemami Informatycznymi</w:t>
      </w:r>
      <w:r w:rsidR="004C4DA3" w:rsidRPr="006A5C28">
        <w:t xml:space="preserve"> w</w:t>
      </w:r>
      <w:r w:rsidR="004C4DA3">
        <w:t> </w:t>
      </w:r>
      <w:r w:rsidRPr="006A5C28">
        <w:t>Przestrzeni Wolności, Bezpieczeństwa</w:t>
      </w:r>
      <w:r w:rsidR="004C4DA3" w:rsidRPr="006A5C28">
        <w:t xml:space="preserve"> i</w:t>
      </w:r>
      <w:r w:rsidR="004C4DA3">
        <w:t> </w:t>
      </w:r>
      <w:r w:rsidRPr="006A5C28">
        <w:t>Sprawiedliwości, ustanowioną rozporządzeniem Parlamentu Europejskiego</w:t>
      </w:r>
      <w:r w:rsidR="004C4DA3" w:rsidRPr="006A5C28">
        <w:t xml:space="preserve"> i</w:t>
      </w:r>
      <w:r w:rsidR="004C4DA3">
        <w:t> </w:t>
      </w:r>
      <w:r w:rsidRPr="006A5C28">
        <w:t>Rady (UE) 2018/172</w:t>
      </w:r>
      <w:r w:rsidR="004C4DA3" w:rsidRPr="006A5C28">
        <w:t>6</w:t>
      </w:r>
      <w:r w:rsidR="004C4DA3">
        <w:t> </w:t>
      </w:r>
      <w:r w:rsidR="004C4DA3" w:rsidRPr="006A5C28">
        <w:t>z</w:t>
      </w:r>
      <w:r w:rsidR="004C4DA3">
        <w:t> </w:t>
      </w:r>
      <w:r w:rsidRPr="006A5C28">
        <w:t>dnia 1</w:t>
      </w:r>
      <w:r w:rsidR="004C4DA3" w:rsidRPr="006A5C28">
        <w:t>4</w:t>
      </w:r>
      <w:r w:rsidR="004C4DA3">
        <w:t> </w:t>
      </w:r>
      <w:r w:rsidRPr="006A5C28">
        <w:t>listopada 201</w:t>
      </w:r>
      <w:r w:rsidR="004C4DA3" w:rsidRPr="006A5C28">
        <w:t>8</w:t>
      </w:r>
      <w:r w:rsidR="004C4DA3">
        <w:t> </w:t>
      </w:r>
      <w:r w:rsidRPr="006A5C28">
        <w:t>r.</w:t>
      </w:r>
      <w:r w:rsidR="004C4DA3" w:rsidRPr="006A5C28">
        <w:t xml:space="preserve"> w</w:t>
      </w:r>
      <w:r w:rsidR="004C4DA3">
        <w:t> </w:t>
      </w:r>
      <w:r w:rsidRPr="006A5C28">
        <w:t>sprawie Agencji Unii Europejskiej ds. Zarządzania Operacyjnego Wielkoskalowymi Systemami Informatycznymi</w:t>
      </w:r>
      <w:r w:rsidR="004C4DA3" w:rsidRPr="006A5C28">
        <w:t xml:space="preserve"> w</w:t>
      </w:r>
      <w:r w:rsidR="004C4DA3">
        <w:t> </w:t>
      </w:r>
      <w:r w:rsidRPr="006A5C28">
        <w:t>Przestrzeni Wolności, Bezpieczeństwa</w:t>
      </w:r>
      <w:r w:rsidR="004C4DA3" w:rsidRPr="006A5C28">
        <w:t xml:space="preserve"> i</w:t>
      </w:r>
      <w:r w:rsidR="004C4DA3">
        <w:t> </w:t>
      </w:r>
      <w:r w:rsidRPr="006A5C28">
        <w:t>Sprawiedliwości (eu</w:t>
      </w:r>
      <w:r w:rsidR="004C4DA3">
        <w:softHyphen/>
      </w:r>
      <w:r w:rsidR="004C4DA3">
        <w:noBreakHyphen/>
      </w:r>
      <w:r w:rsidRPr="006A5C28">
        <w:t>LISA), zmiany rozporządzenia (WE)</w:t>
      </w:r>
      <w:r w:rsidR="004C4DA3">
        <w:t xml:space="preserve"> nr </w:t>
      </w:r>
      <w:r w:rsidRPr="006A5C28">
        <w:t>1987/200</w:t>
      </w:r>
      <w:r w:rsidR="004C4DA3" w:rsidRPr="006A5C28">
        <w:t>6</w:t>
      </w:r>
      <w:r w:rsidR="004C4DA3">
        <w:t xml:space="preserve"> i </w:t>
      </w:r>
      <w:r w:rsidRPr="006A5C28">
        <w:t>decyzji Rady 2007/533/WSiSW oraz uchylenia rozporządzenia (UE)</w:t>
      </w:r>
      <w:r w:rsidR="004C4DA3">
        <w:t xml:space="preserve"> nr </w:t>
      </w:r>
      <w:r w:rsidRPr="006A5C28">
        <w:t>1077/201</w:t>
      </w:r>
      <w:r w:rsidR="004C4DA3" w:rsidRPr="006A5C28">
        <w:t>1</w:t>
      </w:r>
      <w:r w:rsidR="004C4DA3">
        <w:t> </w:t>
      </w:r>
      <w:r w:rsidRPr="006A5C28">
        <w:t>(Dz. Urz. UE L 29</w:t>
      </w:r>
      <w:r w:rsidR="004C4DA3" w:rsidRPr="006A5C28">
        <w:t>5</w:t>
      </w:r>
      <w:r w:rsidR="004C4DA3">
        <w:t> </w:t>
      </w:r>
      <w:r w:rsidR="004C4DA3" w:rsidRPr="006A5C28">
        <w:t>z</w:t>
      </w:r>
      <w:r w:rsidR="004C4DA3">
        <w:t> </w:t>
      </w:r>
      <w:r w:rsidRPr="006A5C28">
        <w:t>21.11.2018, str. 99, z późn. zm.</w:t>
      </w:r>
      <w:r w:rsidRPr="006A5C28">
        <w:rPr>
          <w:rStyle w:val="Odwoanieprzypisudolnego"/>
        </w:rPr>
        <w:footnoteReference w:id="3"/>
      </w:r>
      <w:r w:rsidRPr="006A5C28">
        <w:rPr>
          <w:rStyle w:val="IGindeksgrny"/>
        </w:rPr>
        <w:t>)</w:t>
      </w:r>
      <w:r w:rsidRPr="006A5C28">
        <w:t>);</w:t>
      </w:r>
    </w:p>
    <w:p w14:paraId="34533D50" w14:textId="47BBD9AF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Centralnym Organie Technicznym Eurodac – rozumie się przez to</w:t>
      </w:r>
      <w:r w:rsidR="000340BB">
        <w:t xml:space="preserve"> Komendanta Głównego Policji</w:t>
      </w:r>
      <w:r w:rsidRPr="006A5C28">
        <w:t>;</w:t>
      </w:r>
    </w:p>
    <w:p w14:paraId="7863E90C" w14:textId="77777777" w:rsidR="006A5C28" w:rsidRPr="006A5C28" w:rsidRDefault="006A5C28" w:rsidP="006A5C28">
      <w:pPr>
        <w:pStyle w:val="PKTpunkt"/>
      </w:pPr>
      <w:r w:rsidRPr="006A5C28">
        <w:lastRenderedPageBreak/>
        <w:t>3)</w:t>
      </w:r>
      <w:r w:rsidRPr="006A5C28">
        <w:tab/>
        <w:t>danych alfanumerycznych – rozumie się przez to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Pr="006A5C28">
        <w:t>t rozporządzenia 2024/1358;</w:t>
      </w:r>
    </w:p>
    <w:p w14:paraId="2BF05A09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danych biometrycznych – rozumie się przez to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Pr="006A5C28">
        <w:t>s rozporządzenia 2024/1358;</w:t>
      </w:r>
    </w:p>
    <w:p w14:paraId="3EBADBAB" w14:textId="77777777" w:rsidR="006A5C28" w:rsidRPr="006A5C28" w:rsidRDefault="006A5C28" w:rsidP="006A5C28">
      <w:pPr>
        <w:pStyle w:val="PKTpunkt"/>
      </w:pPr>
      <w:bookmarkStart w:id="3" w:name="_Hlk198296868"/>
      <w:r w:rsidRPr="006A5C28">
        <w:t>5)</w:t>
      </w:r>
      <w:r w:rsidRPr="006A5C28">
        <w:tab/>
        <w:t>danych daktyloskopijnych – rozumie się przez to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Pr="006A5C28">
        <w:t>q rozporządzenia 2024/1358;</w:t>
      </w:r>
      <w:r w:rsidRPr="006A5C28">
        <w:softHyphen/>
      </w:r>
    </w:p>
    <w:bookmarkEnd w:id="3"/>
    <w:p w14:paraId="218A0524" w14:textId="77777777" w:rsidR="006A5C28" w:rsidRPr="006A5C28" w:rsidRDefault="006A5C28" w:rsidP="006A5C28">
      <w:pPr>
        <w:pStyle w:val="PKTpunkt"/>
      </w:pPr>
      <w:r w:rsidRPr="006A5C28">
        <w:t>6)</w:t>
      </w:r>
      <w:r w:rsidRPr="006A5C28">
        <w:tab/>
        <w:t>danych Eurodac – rozumie się przez to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Pr="006A5C28">
        <w:t>m rozporządzenia 2024/1358;</w:t>
      </w:r>
    </w:p>
    <w:p w14:paraId="46F3FDA2" w14:textId="77777777" w:rsidR="006A5C28" w:rsidRPr="006A5C28" w:rsidRDefault="006A5C28" w:rsidP="006A5C28">
      <w:pPr>
        <w:pStyle w:val="PKTpunkt"/>
      </w:pPr>
      <w:r w:rsidRPr="006A5C28">
        <w:t>7)</w:t>
      </w:r>
      <w:r w:rsidRPr="006A5C28">
        <w:tab/>
        <w:t>dostępie bezpośrednim – rozumie się przez to przetwarzanie danych</w:t>
      </w:r>
      <w:r w:rsidR="004C4DA3" w:rsidRPr="006A5C28">
        <w:t xml:space="preserve"> w</w:t>
      </w:r>
      <w:r w:rsidR="004C4DA3">
        <w:t> </w:t>
      </w:r>
      <w:r w:rsidRPr="006A5C28">
        <w:t>systemie Eurodac za pośrednictwem wyznaczonego systemu krajowego lub poprzez WUI;</w:t>
      </w:r>
    </w:p>
    <w:p w14:paraId="19561B9A" w14:textId="77777777" w:rsidR="006A5C28" w:rsidRPr="006A5C28" w:rsidRDefault="00AB2581" w:rsidP="006A5C28">
      <w:pPr>
        <w:pStyle w:val="PKTpunkt"/>
      </w:pPr>
      <w:r>
        <w:t>8)</w:t>
      </w:r>
      <w:r>
        <w:tab/>
      </w:r>
      <w:r w:rsidR="006A5C28" w:rsidRPr="006A5C28">
        <w:t>krajowym punkcie dostępu – rozumie się przez to system,</w:t>
      </w:r>
      <w:r w:rsidR="004C4DA3" w:rsidRPr="006A5C28">
        <w:t xml:space="preserve"> o</w:t>
      </w:r>
      <w:r w:rsidR="004C4DA3">
        <w:t> </w:t>
      </w:r>
      <w:r w:rsidR="006A5C28" w:rsidRPr="006A5C28">
        <w:t>którym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="006A5C28" w:rsidRPr="006A5C28">
        <w:t>k rozporządzenia 2024/1358;</w:t>
      </w:r>
    </w:p>
    <w:p w14:paraId="176D9E11" w14:textId="0D356880" w:rsidR="006A5C28" w:rsidRPr="006A5C28" w:rsidRDefault="006A5C28" w:rsidP="006A5C28">
      <w:pPr>
        <w:pStyle w:val="PKTpunkt"/>
      </w:pPr>
      <w:r w:rsidRPr="006A5C28">
        <w:t>9)</w:t>
      </w:r>
      <w:r w:rsidRPr="006A5C28">
        <w:tab/>
        <w:t>krajowym zbiorze danych biometrycznych – rozumie się przez to zbiór danych,</w:t>
      </w:r>
      <w:r w:rsidR="004C4DA3" w:rsidRPr="006A5C28">
        <w:t xml:space="preserve"> w</w:t>
      </w:r>
      <w:r w:rsidR="004C4DA3">
        <w:t> </w:t>
      </w:r>
      <w:r w:rsidRPr="006A5C28">
        <w:t>którym są przetwarzane informacje,</w:t>
      </w:r>
      <w:r w:rsidR="004C4DA3" w:rsidRPr="006A5C28">
        <w:t xml:space="preserve"> w</w:t>
      </w:r>
      <w:r w:rsidR="004C4DA3">
        <w:t> </w:t>
      </w:r>
      <w:r w:rsidRPr="006A5C28">
        <w:t>tym dane osobowe,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21h</w:t>
      </w:r>
      <w:r w:rsidR="004C4DA3">
        <w:t xml:space="preserve"> ust. </w:t>
      </w:r>
      <w:r w:rsidR="004C4DA3" w:rsidRPr="006A5C28">
        <w:t>2</w:t>
      </w:r>
      <w:r w:rsidR="004C4DA3">
        <w:t xml:space="preserve"> pkt </w:t>
      </w:r>
      <w:r w:rsidR="004C4DA3" w:rsidRPr="006A5C28">
        <w:t>1</w:t>
      </w:r>
      <w:r w:rsidR="004C4DA3">
        <w:t xml:space="preserve"> lit. </w:t>
      </w:r>
      <w:r w:rsidRPr="006A5C28">
        <w:t>g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kwietnia 199</w:t>
      </w:r>
      <w:r w:rsidR="004C4DA3" w:rsidRPr="006A5C28">
        <w:t>0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Policji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63</w:t>
      </w:r>
      <w:r w:rsidR="004C4DA3" w:rsidRPr="006A5C28">
        <w:t>6</w:t>
      </w:r>
      <w:r w:rsidR="00936BE6">
        <w:t xml:space="preserve">, </w:t>
      </w:r>
      <w:r w:rsidRPr="006A5C28">
        <w:t>71</w:t>
      </w:r>
      <w:r w:rsidR="004C4DA3" w:rsidRPr="006A5C28">
        <w:t>8</w:t>
      </w:r>
      <w:r w:rsidR="004C4DA3">
        <w:t xml:space="preserve"> i </w:t>
      </w:r>
      <w:r w:rsidRPr="006A5C28">
        <w:t>1366</w:t>
      </w:r>
      <w:r w:rsidR="00BB13ED">
        <w:t xml:space="preserve"> oraz z 2026 r. poz. 187</w:t>
      </w:r>
      <w:r w:rsidRPr="006A5C28">
        <w:t>);</w:t>
      </w:r>
    </w:p>
    <w:p w14:paraId="6355B1B7" w14:textId="77777777" w:rsidR="006A5C28" w:rsidRPr="006A5C28" w:rsidRDefault="006A5C28" w:rsidP="006A5C28">
      <w:pPr>
        <w:pStyle w:val="PKTpunkt"/>
      </w:pPr>
      <w:r w:rsidRPr="006A5C28">
        <w:t>10)</w:t>
      </w:r>
      <w:r w:rsidRPr="006A5C28">
        <w:tab/>
        <w:t>NAP Eurodac – rozumie się przez to wyznaczoną komórkę organizacyjną znajdującą się w strukturze Centralnego Laboratorium Kryminalistycznego Policji, zajmującą się w szczególności obsługą krajowego punktu dostępu;</w:t>
      </w:r>
    </w:p>
    <w:p w14:paraId="698F9484" w14:textId="77777777" w:rsidR="006A5C28" w:rsidRDefault="006A5C28" w:rsidP="006A5C28">
      <w:pPr>
        <w:pStyle w:val="PKTpunkt"/>
      </w:pPr>
      <w:r w:rsidRPr="006A5C28">
        <w:t>11)</w:t>
      </w:r>
      <w:r w:rsidRPr="006A5C28">
        <w:tab/>
        <w:t>odpowiedzialnym państwie członkowskim – rozumie się przez to odpowiedzialne państwo członkowskie ustalone zgodnie</w:t>
      </w:r>
      <w:r w:rsidR="004C4DA3" w:rsidRPr="006A5C28">
        <w:t xml:space="preserve"> z</w:t>
      </w:r>
      <w:r w:rsidR="004C4DA3">
        <w:t> </w:t>
      </w:r>
      <w:r w:rsidRPr="006A5C28">
        <w:t>przepisami części III rozporządzenia 2024/1351;</w:t>
      </w:r>
    </w:p>
    <w:p w14:paraId="44418064" w14:textId="44A5AA76" w:rsidR="002B15D3" w:rsidRPr="006A5C28" w:rsidRDefault="000532F7" w:rsidP="006A5C28">
      <w:pPr>
        <w:pStyle w:val="PKTpunkt"/>
      </w:pPr>
      <w:r>
        <w:t>12)</w:t>
      </w:r>
      <w:r>
        <w:tab/>
      </w:r>
      <w:r w:rsidR="002B15D3">
        <w:t>o</w:t>
      </w:r>
      <w:r w:rsidR="002B15D3" w:rsidRPr="0052096E">
        <w:t>rgan</w:t>
      </w:r>
      <w:r w:rsidR="002B15D3">
        <w:t>ie</w:t>
      </w:r>
      <w:r w:rsidR="002B15D3" w:rsidRPr="0052096E">
        <w:t xml:space="preserve"> weryfikujący</w:t>
      </w:r>
      <w:r w:rsidR="002B15D3">
        <w:t>m</w:t>
      </w:r>
      <w:r w:rsidR="002B15D3" w:rsidRPr="0052096E">
        <w:t xml:space="preserve"> – </w:t>
      </w:r>
      <w:r w:rsidR="002B15D3">
        <w:t xml:space="preserve">rozumie się przez to </w:t>
      </w:r>
      <w:r w:rsidR="002B15D3" w:rsidRPr="0052096E">
        <w:t>organ wyznaczony zgodnie z art. 61 ust. 1 rozporządzenia 2024/1358, uprawniony do przesyłania wniosków o porównanie danych z danymi Eurodac do NAP Eurodac;</w:t>
      </w:r>
    </w:p>
    <w:p w14:paraId="1FE76082" w14:textId="147C37EC" w:rsidR="006A5C28" w:rsidRPr="006A5C28" w:rsidRDefault="00DF6E54" w:rsidP="006A5C28">
      <w:pPr>
        <w:pStyle w:val="PKTpunkt"/>
      </w:pPr>
      <w:r w:rsidRPr="006A5C28">
        <w:t>1</w:t>
      </w:r>
      <w:r>
        <w:t>3</w:t>
      </w:r>
      <w:r w:rsidR="006A5C28" w:rsidRPr="006A5C28">
        <w:t>)</w:t>
      </w:r>
      <w:r w:rsidR="006A5C28" w:rsidRPr="006A5C28">
        <w:tab/>
        <w:t>państwie członkowskim pochodzenia – rozumie się przez to państwo członkowskie pochodzenia,</w:t>
      </w:r>
      <w:r w:rsidR="004C4DA3" w:rsidRPr="006A5C28">
        <w:t xml:space="preserve"> o</w:t>
      </w:r>
      <w:r w:rsidR="004C4DA3">
        <w:t> </w:t>
      </w:r>
      <w:r w:rsidR="006A5C28" w:rsidRPr="006A5C28">
        <w:t>którym mowa</w:t>
      </w:r>
      <w:r w:rsidR="004C4DA3" w:rsidRPr="006A5C28">
        <w:t xml:space="preserve"> w</w:t>
      </w:r>
      <w:r w:rsidR="004C4DA3">
        <w:t> art. 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="006A5C28" w:rsidRPr="006A5C28">
        <w:t>e rozporządzenia 2024/1358;</w:t>
      </w:r>
    </w:p>
    <w:p w14:paraId="0A6E2F73" w14:textId="7C7A15F3" w:rsidR="006A5C28" w:rsidRPr="006A5C28" w:rsidRDefault="00DF6E54" w:rsidP="006A5C28">
      <w:pPr>
        <w:pStyle w:val="PKTpunkt"/>
      </w:pPr>
      <w:r w:rsidRPr="006A5C28">
        <w:t>1</w:t>
      </w:r>
      <w:r>
        <w:t>4</w:t>
      </w:r>
      <w:r w:rsidR="006A5C28" w:rsidRPr="006A5C28">
        <w:t>)</w:t>
      </w:r>
      <w:r w:rsidR="006A5C28" w:rsidRPr="006A5C28">
        <w:tab/>
        <w:t>przetwarzaniu – rozumie się przez to operację lub zestaw operacji wykonywanych na danych osobowych lub zestawach danych osobowych,</w:t>
      </w:r>
      <w:r w:rsidR="004C4DA3" w:rsidRPr="006A5C28">
        <w:t xml:space="preserve"> o</w:t>
      </w:r>
      <w:r w:rsidR="004C4DA3">
        <w:t> </w:t>
      </w:r>
      <w:r w:rsidR="006A5C28"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pkt </w:t>
      </w:r>
      <w:r w:rsidR="004C4DA3" w:rsidRPr="006A5C28">
        <w:t>2</w:t>
      </w:r>
      <w:r w:rsidR="004C4DA3">
        <w:t> </w:t>
      </w:r>
      <w:r w:rsidR="006A5C28" w:rsidRPr="006A5C28">
        <w:t>rozporządzenia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 2016/67</w:t>
      </w:r>
      <w:r w:rsidR="004C4DA3" w:rsidRPr="006A5C28">
        <w:t>9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dnia 2</w:t>
      </w:r>
      <w:r w:rsidR="004C4DA3" w:rsidRPr="006A5C28">
        <w:t>7</w:t>
      </w:r>
      <w:r w:rsidR="004C4DA3">
        <w:t> </w:t>
      </w:r>
      <w:r w:rsidR="006A5C28" w:rsidRPr="006A5C28">
        <w:t>kwietnia 201</w:t>
      </w:r>
      <w:r w:rsidR="004C4DA3" w:rsidRPr="006A5C28">
        <w:t>6</w:t>
      </w:r>
      <w:r w:rsidR="004C4DA3">
        <w:t> </w:t>
      </w:r>
      <w:r w:rsidR="006A5C28" w:rsidRPr="006A5C28">
        <w:t>r.</w:t>
      </w:r>
      <w:r w:rsidR="004C4DA3" w:rsidRPr="006A5C28">
        <w:t xml:space="preserve"> w</w:t>
      </w:r>
      <w:r w:rsidR="004C4DA3">
        <w:t> </w:t>
      </w:r>
      <w:r w:rsidR="006A5C28" w:rsidRPr="006A5C28">
        <w:t>sprawie ochrony osób fizycznych</w:t>
      </w:r>
      <w:r w:rsidR="004C4DA3" w:rsidRPr="006A5C28">
        <w:t xml:space="preserve"> w</w:t>
      </w:r>
      <w:r w:rsidR="004C4DA3">
        <w:t> </w:t>
      </w:r>
      <w:r w:rsidR="006A5C28" w:rsidRPr="006A5C28">
        <w:t>związku</w:t>
      </w:r>
      <w:r w:rsidR="004C4DA3" w:rsidRPr="006A5C28">
        <w:t xml:space="preserve"> z</w:t>
      </w:r>
      <w:r w:rsidR="004C4DA3">
        <w:t> </w:t>
      </w:r>
      <w:r w:rsidR="006A5C28" w:rsidRPr="006A5C28">
        <w:t>przetwarzaniem danych osobowych</w:t>
      </w:r>
      <w:r w:rsidR="004C4DA3" w:rsidRPr="006A5C28">
        <w:t xml:space="preserve"> i</w:t>
      </w:r>
      <w:r w:rsidR="004C4DA3">
        <w:t> </w:t>
      </w:r>
      <w:r w:rsidR="004C4DA3" w:rsidRPr="006A5C28">
        <w:t>w</w:t>
      </w:r>
      <w:r w:rsidR="004C4DA3">
        <w:t> </w:t>
      </w:r>
      <w:r w:rsidR="006A5C28" w:rsidRPr="006A5C28">
        <w:t>sprawie swobodnego przepływu takich danych oraz uchylenia dyrektywy 95/46/WE (ogólne rozporządzenie</w:t>
      </w:r>
      <w:r w:rsidR="004C4DA3" w:rsidRPr="006A5C28">
        <w:t xml:space="preserve"> o</w:t>
      </w:r>
      <w:r w:rsidR="004C4DA3">
        <w:t> </w:t>
      </w:r>
      <w:r w:rsidR="006A5C28" w:rsidRPr="006A5C28">
        <w:t xml:space="preserve">ochronie danych) (Dz. Urz. UE L </w:t>
      </w:r>
      <w:r w:rsidR="006A5C28" w:rsidRPr="006A5C28">
        <w:lastRenderedPageBreak/>
        <w:t>11</w:t>
      </w:r>
      <w:r w:rsidR="004C4DA3" w:rsidRPr="006A5C28">
        <w:t>9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04.05.2016, str. 1,</w:t>
      </w:r>
      <w:r w:rsidR="004C4DA3" w:rsidRPr="006A5C28">
        <w:t xml:space="preserve"> z</w:t>
      </w:r>
      <w:r w:rsidR="004C4DA3">
        <w:t> </w:t>
      </w:r>
      <w:r w:rsidR="006A5C28" w:rsidRPr="006A5C28">
        <w:t>późn. zm.</w:t>
      </w:r>
      <w:r w:rsidR="006A5C28" w:rsidRPr="006A5C28">
        <w:rPr>
          <w:rStyle w:val="Odwoanieprzypisudolnego"/>
        </w:rPr>
        <w:footnoteReference w:id="4"/>
      </w:r>
      <w:r w:rsidR="006A5C28" w:rsidRPr="006A5C28">
        <w:rPr>
          <w:rStyle w:val="IGindeksgrny"/>
        </w:rPr>
        <w:t>)</w:t>
      </w:r>
      <w:r w:rsidR="006A5C28" w:rsidRPr="006A5C28">
        <w:t>), zwanego dalej „rozporządzeniem 2016/679”, lub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pkt </w:t>
      </w:r>
      <w:r w:rsidR="006A5C28" w:rsidRPr="006A5C28">
        <w:t>1</w:t>
      </w:r>
      <w:r w:rsidR="004C4DA3" w:rsidRPr="006A5C28">
        <w:t>4</w:t>
      </w:r>
      <w:r w:rsidR="004C4DA3">
        <w:t> </w:t>
      </w:r>
      <w:r w:rsidR="006A5C28" w:rsidRPr="006A5C28">
        <w:t>ustawy</w:t>
      </w:r>
      <w:r w:rsidR="004C4DA3" w:rsidRPr="006A5C28">
        <w:t xml:space="preserve"> z</w:t>
      </w:r>
      <w:r w:rsidR="004C4DA3">
        <w:t> </w:t>
      </w:r>
      <w:r w:rsidR="006A5C28" w:rsidRPr="006A5C28">
        <w:t>dnia 1</w:t>
      </w:r>
      <w:r w:rsidR="004C4DA3" w:rsidRPr="006A5C28">
        <w:t>4</w:t>
      </w:r>
      <w:r w:rsidR="004C4DA3">
        <w:t> </w:t>
      </w:r>
      <w:r w:rsidR="006A5C28" w:rsidRPr="006A5C28">
        <w:t>grudnia 201</w:t>
      </w:r>
      <w:r w:rsidR="004C4DA3" w:rsidRPr="006A5C28">
        <w:t>8</w:t>
      </w:r>
      <w:r w:rsidR="004C4DA3">
        <w:t> </w:t>
      </w:r>
      <w:r w:rsidR="006A5C28" w:rsidRPr="006A5C28">
        <w:t>r.</w:t>
      </w:r>
      <w:r w:rsidR="004C4DA3" w:rsidRPr="006A5C28">
        <w:t xml:space="preserve"> o</w:t>
      </w:r>
      <w:r w:rsidR="004C4DA3">
        <w:t> </w:t>
      </w:r>
      <w:r w:rsidR="006A5C28" w:rsidRPr="006A5C28">
        <w:t>ochronie danych osobowych przetwarzanych</w:t>
      </w:r>
      <w:r w:rsidR="004C4DA3" w:rsidRPr="006A5C28">
        <w:t xml:space="preserve"> w</w:t>
      </w:r>
      <w:r w:rsidR="004C4DA3">
        <w:t> </w:t>
      </w:r>
      <w:r w:rsidR="006A5C28" w:rsidRPr="006A5C28">
        <w:t>związku</w:t>
      </w:r>
      <w:r w:rsidR="004C4DA3" w:rsidRPr="006A5C28">
        <w:t xml:space="preserve"> z</w:t>
      </w:r>
      <w:r w:rsidR="004C4DA3">
        <w:t> </w:t>
      </w:r>
      <w:r w:rsidR="006A5C28" w:rsidRPr="006A5C28">
        <w:t>zapobieganiem</w:t>
      </w:r>
      <w:r w:rsidR="004C4DA3" w:rsidRPr="006A5C28">
        <w:t xml:space="preserve"> i</w:t>
      </w:r>
      <w:r w:rsidR="004C4DA3">
        <w:t> </w:t>
      </w:r>
      <w:r w:rsidR="006A5C28" w:rsidRPr="006A5C28">
        <w:t>zwalczaniem przestępczości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="006A5C28" w:rsidRPr="006A5C28">
        <w:t>202</w:t>
      </w:r>
      <w:r w:rsidR="004C4DA3" w:rsidRPr="006A5C28">
        <w:t>3</w:t>
      </w:r>
      <w:r w:rsidR="004C4DA3">
        <w:t> </w:t>
      </w:r>
      <w:r w:rsidR="006A5C28" w:rsidRPr="006A5C28">
        <w:t>r.</w:t>
      </w:r>
      <w:r w:rsidR="004C4DA3">
        <w:t xml:space="preserve"> poz. </w:t>
      </w:r>
      <w:r w:rsidR="006A5C28" w:rsidRPr="006A5C28">
        <w:t>1206);</w:t>
      </w:r>
    </w:p>
    <w:p w14:paraId="401F088C" w14:textId="72A8F479" w:rsidR="006A5C28" w:rsidRPr="006A5C28" w:rsidRDefault="00DF6E54" w:rsidP="006A5C28">
      <w:pPr>
        <w:pStyle w:val="PKTpunkt"/>
      </w:pPr>
      <w:r w:rsidRPr="006A5C28">
        <w:t>1</w:t>
      </w:r>
      <w:r>
        <w:t>5</w:t>
      </w:r>
      <w:r w:rsidR="006A5C28" w:rsidRPr="006A5C28">
        <w:t>)</w:t>
      </w:r>
      <w:r w:rsidR="006A5C28" w:rsidRPr="006A5C28">
        <w:tab/>
        <w:t>rozporządzeniu 2024/135</w:t>
      </w:r>
      <w:r w:rsidR="004C4DA3" w:rsidRPr="006A5C28">
        <w:t>1</w:t>
      </w:r>
      <w:r w:rsidR="004C4DA3">
        <w:t> </w:t>
      </w:r>
      <w:r w:rsidR="006A5C28" w:rsidRPr="006A5C28">
        <w:t>– rozumie się przez to rozporządzenie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 2024/135</w:t>
      </w:r>
      <w:r w:rsidR="004C4DA3" w:rsidRPr="006A5C28">
        <w:t>1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dnia 1</w:t>
      </w:r>
      <w:r w:rsidR="004C4DA3" w:rsidRPr="006A5C28">
        <w:t>4</w:t>
      </w:r>
      <w:r w:rsidR="004C4DA3">
        <w:t> </w:t>
      </w:r>
      <w:r w:rsidR="006A5C28" w:rsidRPr="006A5C28">
        <w:t>maja 202</w:t>
      </w:r>
      <w:r w:rsidR="004C4DA3" w:rsidRPr="006A5C28">
        <w:t>4</w:t>
      </w:r>
      <w:r w:rsidR="004C4DA3">
        <w:t> </w:t>
      </w:r>
      <w:r w:rsidR="006A5C28" w:rsidRPr="006A5C28">
        <w:t>r.</w:t>
      </w:r>
      <w:r w:rsidR="004C4DA3" w:rsidRPr="006A5C28">
        <w:t xml:space="preserve"> w</w:t>
      </w:r>
      <w:r w:rsidR="004C4DA3">
        <w:t> </w:t>
      </w:r>
      <w:r w:rsidR="006A5C28" w:rsidRPr="006A5C28">
        <w:t>sprawie zarządzania azylem</w:t>
      </w:r>
      <w:r w:rsidR="004C4DA3" w:rsidRPr="006A5C28">
        <w:t xml:space="preserve"> i</w:t>
      </w:r>
      <w:r w:rsidR="004C4DA3">
        <w:t> </w:t>
      </w:r>
      <w:r w:rsidR="006A5C28" w:rsidRPr="006A5C28">
        <w:t>migracją, zmiany rozporządzeń (UE) 2021/114</w:t>
      </w:r>
      <w:r w:rsidR="004C4DA3" w:rsidRPr="006A5C28">
        <w:t>7</w:t>
      </w:r>
      <w:r w:rsidR="004C4DA3">
        <w:t xml:space="preserve"> i </w:t>
      </w:r>
      <w:r w:rsidR="006A5C28" w:rsidRPr="006A5C28">
        <w:t>(UE) 2021/106</w:t>
      </w:r>
      <w:r w:rsidR="004C4DA3" w:rsidRPr="006A5C28">
        <w:t>0</w:t>
      </w:r>
      <w:r w:rsidR="004C4DA3">
        <w:t xml:space="preserve"> oraz</w:t>
      </w:r>
      <w:r w:rsidR="006A5C28" w:rsidRPr="006A5C28">
        <w:t xml:space="preserve"> uchylenia rozporządzenia (UE)</w:t>
      </w:r>
      <w:r w:rsidR="004C4DA3">
        <w:t xml:space="preserve"> nr </w:t>
      </w:r>
      <w:r w:rsidR="006A5C28" w:rsidRPr="006A5C28">
        <w:t>604/201</w:t>
      </w:r>
      <w:r w:rsidR="004C4DA3" w:rsidRPr="006A5C28">
        <w:t>3</w:t>
      </w:r>
      <w:r w:rsidR="004C4DA3">
        <w:t> </w:t>
      </w:r>
      <w:r w:rsidR="006A5C28" w:rsidRPr="006A5C28">
        <w:t>(Dz. Urz. UE L 2024/135</w:t>
      </w:r>
      <w:r w:rsidR="004C4DA3" w:rsidRPr="006A5C28">
        <w:t>1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22.05.2024);</w:t>
      </w:r>
    </w:p>
    <w:p w14:paraId="0197BE6D" w14:textId="56B7C70F" w:rsidR="006A5C28" w:rsidRPr="006A5C28" w:rsidRDefault="00DF6E54" w:rsidP="006A5C28">
      <w:pPr>
        <w:pStyle w:val="PKTpunkt"/>
      </w:pPr>
      <w:r w:rsidRPr="006A5C28">
        <w:t>1</w:t>
      </w:r>
      <w:r>
        <w:t>6</w:t>
      </w:r>
      <w:r w:rsidR="006A5C28" w:rsidRPr="006A5C28">
        <w:t>)</w:t>
      </w:r>
      <w:r w:rsidR="006A5C28" w:rsidRPr="006A5C28">
        <w:tab/>
        <w:t>rozporządzeniu 2024/135</w:t>
      </w:r>
      <w:r w:rsidR="004C4DA3" w:rsidRPr="006A5C28">
        <w:t>8</w:t>
      </w:r>
      <w:r w:rsidR="004C4DA3">
        <w:t> </w:t>
      </w:r>
      <w:r w:rsidR="00996290">
        <w:t xml:space="preserve">– </w:t>
      </w:r>
      <w:r w:rsidR="006A5C28" w:rsidRPr="006A5C28">
        <w:t xml:space="preserve">rozumie się przez to </w:t>
      </w:r>
      <w:bookmarkStart w:id="4" w:name="_Hlk198627324"/>
      <w:r w:rsidR="006A5C28" w:rsidRPr="006A5C28">
        <w:t>rozporządzenie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 2024/135</w:t>
      </w:r>
      <w:r w:rsidR="004C4DA3" w:rsidRPr="006A5C28">
        <w:t>8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dnia 1</w:t>
      </w:r>
      <w:r w:rsidR="004C4DA3" w:rsidRPr="006A5C28">
        <w:t>4</w:t>
      </w:r>
      <w:r w:rsidR="004C4DA3">
        <w:t> </w:t>
      </w:r>
      <w:r w:rsidR="006A5C28" w:rsidRPr="006A5C28">
        <w:t>maja 202</w:t>
      </w:r>
      <w:r w:rsidR="004C4DA3" w:rsidRPr="006A5C28">
        <w:t>4</w:t>
      </w:r>
      <w:r w:rsidR="004C4DA3">
        <w:t> </w:t>
      </w:r>
      <w:r w:rsidR="006A5C28" w:rsidRPr="006A5C28">
        <w:t>r.</w:t>
      </w:r>
      <w:r w:rsidR="004C4DA3" w:rsidRPr="006A5C28">
        <w:t xml:space="preserve"> w</w:t>
      </w:r>
      <w:r w:rsidR="004C4DA3">
        <w:t> </w:t>
      </w:r>
      <w:r w:rsidR="006A5C28" w:rsidRPr="006A5C28">
        <w:t>sprawie ustanowienia systemu Eurodac do porównywania danych biometrycznych</w:t>
      </w:r>
      <w:r w:rsidR="004C4DA3" w:rsidRPr="006A5C28">
        <w:t xml:space="preserve"> w</w:t>
      </w:r>
      <w:r w:rsidR="004C4DA3">
        <w:t> </w:t>
      </w:r>
      <w:r w:rsidR="006A5C28" w:rsidRPr="006A5C28">
        <w:t>celu skutecznego stosowania rozporządzeń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 2024/135</w:t>
      </w:r>
      <w:r w:rsidR="004C4DA3" w:rsidRPr="006A5C28">
        <w:t>1</w:t>
      </w:r>
      <w:r w:rsidR="004C4DA3">
        <w:t xml:space="preserve"> i </w:t>
      </w:r>
      <w:r w:rsidR="006A5C28" w:rsidRPr="006A5C28">
        <w:t>(UE) 2024/135</w:t>
      </w:r>
      <w:r w:rsidR="004C4DA3" w:rsidRPr="006A5C28">
        <w:t>0</w:t>
      </w:r>
      <w:r w:rsidR="004C4DA3">
        <w:t xml:space="preserve"> i </w:t>
      </w:r>
      <w:r w:rsidR="006A5C28" w:rsidRPr="006A5C28">
        <w:t>dyrektywy Rady 2001/55/WE oraz</w:t>
      </w:r>
      <w:r w:rsidR="004C4DA3" w:rsidRPr="006A5C28">
        <w:t xml:space="preserve"> w</w:t>
      </w:r>
      <w:r w:rsidR="004C4DA3">
        <w:t> </w:t>
      </w:r>
      <w:r w:rsidR="006A5C28" w:rsidRPr="006A5C28">
        <w:t>celu identyfikowania nielegalnie przebywających obywateli państw trzecich oraz bezpaństwowców,</w:t>
      </w:r>
      <w:r w:rsidR="004C4DA3" w:rsidRPr="006A5C28">
        <w:t xml:space="preserve"> w</w:t>
      </w:r>
      <w:r w:rsidR="004C4DA3">
        <w:t> </w:t>
      </w:r>
      <w:r w:rsidR="006A5C28" w:rsidRPr="006A5C28">
        <w:t>sprawie występowania</w:t>
      </w:r>
      <w:r w:rsidR="004C4DA3" w:rsidRPr="006A5C28">
        <w:t xml:space="preserve"> z</w:t>
      </w:r>
      <w:r w:rsidR="004C4DA3">
        <w:t> </w:t>
      </w:r>
      <w:r w:rsidR="006A5C28" w:rsidRPr="006A5C28">
        <w:t>wnioskami</w:t>
      </w:r>
      <w:r w:rsidR="004C4DA3" w:rsidRPr="006A5C28">
        <w:t xml:space="preserve"> o</w:t>
      </w:r>
      <w:r w:rsidR="004C4DA3">
        <w:t> </w:t>
      </w:r>
      <w:r w:rsidR="006A5C28" w:rsidRPr="006A5C28">
        <w:t>porównanie</w:t>
      </w:r>
      <w:r w:rsidR="004C4DA3" w:rsidRPr="006A5C28">
        <w:t xml:space="preserve"> z</w:t>
      </w:r>
      <w:r w:rsidR="004C4DA3">
        <w:t> </w:t>
      </w:r>
      <w:r w:rsidR="006A5C28" w:rsidRPr="006A5C28">
        <w:t>danymi Eurodac przez organy ścigania państw członkowskich</w:t>
      </w:r>
      <w:r w:rsidR="004C4DA3" w:rsidRPr="006A5C28">
        <w:t xml:space="preserve"> i</w:t>
      </w:r>
      <w:r w:rsidR="004C4DA3">
        <w:t> </w:t>
      </w:r>
      <w:r w:rsidR="006A5C28" w:rsidRPr="006A5C28">
        <w:t>Europol na potrzeby ochrony porządku publicznego,</w:t>
      </w:r>
      <w:r w:rsidR="004C4DA3" w:rsidRPr="006A5C28">
        <w:t xml:space="preserve"> w</w:t>
      </w:r>
      <w:r w:rsidR="004C4DA3">
        <w:t> </w:t>
      </w:r>
      <w:r w:rsidR="006A5C28" w:rsidRPr="006A5C28">
        <w:t>sprawie zmiany rozporządzeń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 2018/124</w:t>
      </w:r>
      <w:r w:rsidR="004C4DA3" w:rsidRPr="006A5C28">
        <w:t>0</w:t>
      </w:r>
      <w:r w:rsidR="004C4DA3">
        <w:t xml:space="preserve"> i </w:t>
      </w:r>
      <w:r w:rsidR="006A5C28" w:rsidRPr="006A5C28">
        <w:t>(UE) 2019/81</w:t>
      </w:r>
      <w:r w:rsidR="004C4DA3" w:rsidRPr="006A5C28">
        <w:t>8</w:t>
      </w:r>
      <w:r w:rsidR="004C4DA3">
        <w:t xml:space="preserve"> oraz</w:t>
      </w:r>
      <w:r w:rsidR="004C4DA3" w:rsidRPr="006A5C28">
        <w:t xml:space="preserve"> w</w:t>
      </w:r>
      <w:r w:rsidR="004C4DA3">
        <w:t> </w:t>
      </w:r>
      <w:r w:rsidR="006A5C28" w:rsidRPr="006A5C28">
        <w:t>sprawie uchylenia rozporządzenia Parlamentu Europejskiego</w:t>
      </w:r>
      <w:r w:rsidR="004C4DA3" w:rsidRPr="006A5C28">
        <w:t xml:space="preserve"> i</w:t>
      </w:r>
      <w:r w:rsidR="004C4DA3">
        <w:t> </w:t>
      </w:r>
      <w:r w:rsidR="006A5C28" w:rsidRPr="006A5C28">
        <w:t>Rady (UE)</w:t>
      </w:r>
      <w:r w:rsidR="004C4DA3">
        <w:t xml:space="preserve"> nr </w:t>
      </w:r>
      <w:r w:rsidR="006A5C28" w:rsidRPr="006A5C28">
        <w:t>603/201</w:t>
      </w:r>
      <w:r w:rsidR="004C4DA3" w:rsidRPr="006A5C28">
        <w:t>3</w:t>
      </w:r>
      <w:r w:rsidR="004C4DA3">
        <w:t> </w:t>
      </w:r>
      <w:r w:rsidR="006A5C28" w:rsidRPr="006A5C28">
        <w:t>(Dz. Urz. UE L 2024/135</w:t>
      </w:r>
      <w:r w:rsidR="004C4DA3" w:rsidRPr="006A5C28">
        <w:t>8</w:t>
      </w:r>
      <w:r w:rsidR="004C4DA3">
        <w:t> </w:t>
      </w:r>
      <w:r w:rsidR="004C4DA3" w:rsidRPr="006A5C28">
        <w:t>z</w:t>
      </w:r>
      <w:r w:rsidR="004C4DA3">
        <w:t> </w:t>
      </w:r>
      <w:r w:rsidR="006A5C28" w:rsidRPr="006A5C28">
        <w:t>22.05.2024);</w:t>
      </w:r>
      <w:bookmarkEnd w:id="4"/>
    </w:p>
    <w:p w14:paraId="35710DBA" w14:textId="635C6316" w:rsidR="006A5C28" w:rsidRPr="006A5C28" w:rsidRDefault="00DF6E54" w:rsidP="006A5C28">
      <w:pPr>
        <w:pStyle w:val="PKTpunkt"/>
      </w:pPr>
      <w:r w:rsidRPr="006A5C28">
        <w:t>1</w:t>
      </w:r>
      <w:r>
        <w:t>7</w:t>
      </w:r>
      <w:r w:rsidR="006A5C28" w:rsidRPr="006A5C28">
        <w:t>)</w:t>
      </w:r>
      <w:r w:rsidR="006A5C28" w:rsidRPr="006A5C28">
        <w:tab/>
        <w:t>systemie Eurodac – rozumie się przez to system,</w:t>
      </w:r>
      <w:r w:rsidR="004C4DA3" w:rsidRPr="006A5C28">
        <w:t xml:space="preserve"> o</w:t>
      </w:r>
      <w:r w:rsidR="004C4DA3">
        <w:t> </w:t>
      </w:r>
      <w:r w:rsidR="006A5C28" w:rsidRPr="006A5C28">
        <w:t>którym mowa</w:t>
      </w:r>
      <w:r w:rsidR="004C4DA3" w:rsidRPr="006A5C28">
        <w:t xml:space="preserve"> w</w:t>
      </w:r>
      <w:r w:rsidR="004C4DA3">
        <w:t> art. </w:t>
      </w:r>
      <w:r w:rsidR="004C4DA3" w:rsidRPr="006A5C28">
        <w:t>1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="006A5C28" w:rsidRPr="006A5C28">
        <w:t>rozporządzenia 2024/1358;</w:t>
      </w:r>
    </w:p>
    <w:p w14:paraId="4D285FE7" w14:textId="6A523E9F" w:rsidR="006A5C28" w:rsidRPr="006A5C28" w:rsidRDefault="00DF6E54" w:rsidP="006A5C28">
      <w:pPr>
        <w:pStyle w:val="PKTpunkt"/>
      </w:pPr>
      <w:r w:rsidRPr="006A5C28">
        <w:t>1</w:t>
      </w:r>
      <w:r>
        <w:t>8</w:t>
      </w:r>
      <w:r w:rsidR="006A5C28" w:rsidRPr="006A5C28">
        <w:t>)</w:t>
      </w:r>
      <w:r w:rsidR="006A5C28" w:rsidRPr="006A5C28">
        <w:tab/>
        <w:t xml:space="preserve">wpisie – rozumie się przez to </w:t>
      </w:r>
      <w:bookmarkStart w:id="5" w:name="_Hlk190769972"/>
      <w:r w:rsidR="006A5C28" w:rsidRPr="006A5C28">
        <w:t>czynności faktyczne polegające na wprowadzeniu do systemu Eurodac, zmianie lub usunięciu</w:t>
      </w:r>
      <w:r w:rsidR="004C4DA3" w:rsidRPr="006A5C28">
        <w:t xml:space="preserve"> z</w:t>
      </w:r>
      <w:r w:rsidR="004C4DA3">
        <w:t> </w:t>
      </w:r>
      <w:r w:rsidR="006A5C28" w:rsidRPr="006A5C28">
        <w:t>systemu Eurodac danych umożliwiających właściwym organom identyfikację osoby oraz podjęcie wnioskowanego działania</w:t>
      </w:r>
      <w:r w:rsidR="004C4DA3" w:rsidRPr="006A5C28">
        <w:t xml:space="preserve"> w</w:t>
      </w:r>
      <w:r w:rsidR="004C4DA3">
        <w:t> </w:t>
      </w:r>
      <w:r w:rsidR="006A5C28" w:rsidRPr="006A5C28">
        <w:t>związku ze zidentyfikowaniem osoby</w:t>
      </w:r>
      <w:bookmarkEnd w:id="5"/>
      <w:r w:rsidR="006A5C28" w:rsidRPr="006A5C28">
        <w:t>;</w:t>
      </w:r>
    </w:p>
    <w:p w14:paraId="20F4033A" w14:textId="70394EB9" w:rsidR="006A5C28" w:rsidRPr="006A5C28" w:rsidRDefault="00DF6E54" w:rsidP="006A5C28">
      <w:pPr>
        <w:pStyle w:val="PKTpunkt"/>
      </w:pPr>
      <w:r w:rsidRPr="006A5C28">
        <w:t>1</w:t>
      </w:r>
      <w:r>
        <w:t>9</w:t>
      </w:r>
      <w:r w:rsidR="006A5C28" w:rsidRPr="006A5C28">
        <w:t>)</w:t>
      </w:r>
      <w:r w:rsidR="006A5C28" w:rsidRPr="006A5C28">
        <w:tab/>
        <w:t xml:space="preserve">WUI – rozumie się przez to interfejs użytkownika oparty </w:t>
      </w:r>
      <w:bookmarkStart w:id="6" w:name="_Hlk190772813"/>
      <w:r w:rsidR="006A5C28" w:rsidRPr="006A5C28">
        <w:t>na technologii internetowej, umożliwiający dostęp do funkcjonalności systemu Eurodac za pośrednictwem przeglądarki internetowej</w:t>
      </w:r>
      <w:bookmarkEnd w:id="6"/>
      <w:r w:rsidR="006A5C28" w:rsidRPr="006A5C28">
        <w:t>;</w:t>
      </w:r>
    </w:p>
    <w:p w14:paraId="4C2C8789" w14:textId="618DFDCD" w:rsidR="006A5C28" w:rsidRPr="006A5C28" w:rsidRDefault="00DF6E54" w:rsidP="006A5C28">
      <w:pPr>
        <w:pStyle w:val="PKTpunkt"/>
      </w:pPr>
      <w:r>
        <w:t>20</w:t>
      </w:r>
      <w:r w:rsidR="006A5C28" w:rsidRPr="006A5C28">
        <w:t>)</w:t>
      </w:r>
      <w:r w:rsidR="006A5C28" w:rsidRPr="006A5C28">
        <w:tab/>
        <w:t>zestawie danych – rozumie się przez to zestaw informacji zawierający dane biometryczne, dane alfanumeryczne</w:t>
      </w:r>
      <w:r w:rsidR="004C4DA3" w:rsidRPr="006A5C28">
        <w:t xml:space="preserve"> i</w:t>
      </w:r>
      <w:r w:rsidR="004C4DA3">
        <w:t> </w:t>
      </w:r>
      <w:r w:rsidR="006A5C28" w:rsidRPr="006A5C28">
        <w:t>zeskanowaną kopię dokumentu tożsamości lub dokumentu podróży, jeśli taki dokument jest dostępny.</w:t>
      </w:r>
    </w:p>
    <w:p w14:paraId="6528397C" w14:textId="6A5E3946" w:rsidR="000340BB" w:rsidRDefault="006A5C28" w:rsidP="006A5C28">
      <w:pPr>
        <w:pStyle w:val="ARTartustawynprozporzdzenia"/>
      </w:pPr>
      <w:r w:rsidRPr="006A5C28">
        <w:rPr>
          <w:rStyle w:val="Ppogrubienie"/>
        </w:rPr>
        <w:lastRenderedPageBreak/>
        <w:t>Art. 3.</w:t>
      </w:r>
      <w:r w:rsidRPr="006A5C28">
        <w:t xml:space="preserve"> 1. </w:t>
      </w:r>
      <w:r w:rsidR="000340BB" w:rsidRPr="000340BB">
        <w:t xml:space="preserve">Komendant Główny Policji </w:t>
      </w:r>
      <w:r w:rsidR="00FE02EA">
        <w:t xml:space="preserve">realizuje zadania Centralnego Organu Technicznego Eurodac, zwanego dalej </w:t>
      </w:r>
      <w:r w:rsidR="000C3D56">
        <w:t>„COT Eurodac”</w:t>
      </w:r>
      <w:r w:rsidR="00FE02EA">
        <w:t xml:space="preserve"> i wyznacza w tym celu </w:t>
      </w:r>
      <w:r w:rsidR="000340BB" w:rsidRPr="000340BB">
        <w:t>komórkę organizacyjną Komendy Głównej Policji.</w:t>
      </w:r>
    </w:p>
    <w:p w14:paraId="635866D6" w14:textId="0C9AF1EF" w:rsidR="006A5C28" w:rsidRPr="006A5C28" w:rsidRDefault="000340BB" w:rsidP="006A5C28">
      <w:pPr>
        <w:pStyle w:val="ARTartustawynprozporzdzenia"/>
      </w:pPr>
      <w:r>
        <w:t xml:space="preserve">2. </w:t>
      </w:r>
      <w:r w:rsidR="006A5C28" w:rsidRPr="006A5C28">
        <w:t xml:space="preserve">Komendant Główny Policji </w:t>
      </w:r>
      <w:bookmarkStart w:id="7" w:name="_Hlk206584230"/>
      <w:r w:rsidR="006A5C28" w:rsidRPr="006A5C28">
        <w:t>zapewnia obsługę krajowego punktu dostępu przy pomocy</w:t>
      </w:r>
      <w:bookmarkEnd w:id="7"/>
      <w:r w:rsidR="006A5C28" w:rsidRPr="006A5C28">
        <w:t xml:space="preserve"> NAP Eurodac oraz „COT Eurodac”.</w:t>
      </w:r>
    </w:p>
    <w:p w14:paraId="516E184D" w14:textId="2F400BC2" w:rsidR="006A5C28" w:rsidRDefault="000340BB" w:rsidP="006A5C28">
      <w:pPr>
        <w:pStyle w:val="USTustnpkodeksu"/>
      </w:pPr>
      <w:r>
        <w:t>3</w:t>
      </w:r>
      <w:r w:rsidR="006A5C28" w:rsidRPr="006A5C28">
        <w:t xml:space="preserve">. </w:t>
      </w:r>
      <w:bookmarkStart w:id="8" w:name="_Hlk206584259"/>
      <w:r w:rsidR="006A5C28" w:rsidRPr="006A5C28">
        <w:t>Komendant Główny Policji jest administratorem informacji,</w:t>
      </w:r>
      <w:r w:rsidR="004C4DA3" w:rsidRPr="006A5C28">
        <w:t xml:space="preserve"> w</w:t>
      </w:r>
      <w:r w:rsidR="004C4DA3">
        <w:t> </w:t>
      </w:r>
      <w:r w:rsidR="006A5C28" w:rsidRPr="006A5C28">
        <w:t>tym danych osobowych, przetwarzanych poprzez krajowy punkt dostępu.</w:t>
      </w:r>
      <w:bookmarkEnd w:id="8"/>
    </w:p>
    <w:p w14:paraId="07A725C8" w14:textId="470FD237" w:rsidR="00DF6E54" w:rsidRPr="006A5C28" w:rsidRDefault="000340BB" w:rsidP="006A5C28">
      <w:pPr>
        <w:pStyle w:val="USTustnpkodeksu"/>
      </w:pPr>
      <w:r>
        <w:t>4</w:t>
      </w:r>
      <w:r w:rsidR="00DF6E54">
        <w:t xml:space="preserve">. </w:t>
      </w:r>
      <w:bookmarkStart w:id="9" w:name="_Hlk221620204"/>
      <w:r w:rsidR="00DF6E54">
        <w:t>O</w:t>
      </w:r>
      <w:r w:rsidR="00DF6E54" w:rsidRPr="0047083E">
        <w:t>rgan, o którym mowa w art. 9</w:t>
      </w:r>
      <w:r w:rsidR="007D11AA" w:rsidRPr="006A5C28">
        <w:t>–</w:t>
      </w:r>
      <w:r w:rsidR="00DF6E54" w:rsidRPr="0047083E">
        <w:t xml:space="preserve">15, </w:t>
      </w:r>
      <w:r w:rsidR="00DF6E54">
        <w:t>jest administratorem w odniesieniu do</w:t>
      </w:r>
      <w:r w:rsidR="00DF6E54" w:rsidRPr="0047083E">
        <w:t xml:space="preserve"> </w:t>
      </w:r>
      <w:r w:rsidR="00DF6E54">
        <w:t xml:space="preserve">informacji, w tym danych osobowych, które pobrał, </w:t>
      </w:r>
      <w:bookmarkEnd w:id="9"/>
      <w:r w:rsidR="00DF6E54">
        <w:t xml:space="preserve">w szczególności umożliwia osobie, której dane dotyczą, realizację prawa do </w:t>
      </w:r>
      <w:r w:rsidR="00DF6E54" w:rsidRPr="00157826">
        <w:t xml:space="preserve">dostępu do danych osobowych, do ich sprostowania, uzupełnienia </w:t>
      </w:r>
      <w:r w:rsidR="001A05A7">
        <w:t>lub</w:t>
      </w:r>
      <w:r w:rsidR="00DF6E54" w:rsidRPr="00157826">
        <w:t xml:space="preserve"> usunięcia</w:t>
      </w:r>
      <w:r w:rsidR="001A05A7">
        <w:t>,</w:t>
      </w:r>
      <w:r w:rsidR="00DF6E54" w:rsidRPr="00157826">
        <w:t xml:space="preserve"> </w:t>
      </w:r>
      <w:r w:rsidR="001A05A7">
        <w:t>lub</w:t>
      </w:r>
      <w:r w:rsidR="00DF6E54" w:rsidRPr="00157826">
        <w:t xml:space="preserve"> ograniczenia ich przetwarzania</w:t>
      </w:r>
      <w:r w:rsidR="00DF6E54">
        <w:t>, zgodnie z art. 26 ust. 1.</w:t>
      </w:r>
    </w:p>
    <w:p w14:paraId="32611B09" w14:textId="45005F6C" w:rsidR="006A5C28" w:rsidRPr="006A5C28" w:rsidRDefault="000340BB" w:rsidP="006A5C28">
      <w:pPr>
        <w:pStyle w:val="USTustnpkodeksu"/>
      </w:pPr>
      <w:r>
        <w:t>5</w:t>
      </w:r>
      <w:r w:rsidR="006A5C28" w:rsidRPr="006A5C28">
        <w:t>. Do zadań NAP Eurodac należy:</w:t>
      </w:r>
    </w:p>
    <w:p w14:paraId="5256F6A5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przetwarzanie danych na potrzeby systemu Eurodac,</w:t>
      </w:r>
      <w:r w:rsidR="004C4DA3" w:rsidRPr="006A5C28">
        <w:t xml:space="preserve"> a</w:t>
      </w:r>
      <w:r w:rsidR="004C4DA3">
        <w:t> </w:t>
      </w:r>
      <w:r w:rsidR="004C4DA3" w:rsidRPr="006A5C28">
        <w:t>w</w:t>
      </w:r>
      <w:r w:rsidR="004C4DA3">
        <w:t> </w:t>
      </w:r>
      <w:r w:rsidRPr="006A5C28">
        <w:t>szczególności przesyłanie danych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7</w:t>
      </w:r>
      <w:r w:rsidR="004C4DA3">
        <w:t xml:space="preserve"> oraz art. </w:t>
      </w:r>
      <w:r w:rsidRPr="006A5C28">
        <w:t>3</w:t>
      </w:r>
      <w:r w:rsidR="004C4DA3" w:rsidRPr="006A5C28">
        <w:t>8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</w:t>
      </w:r>
      <w:r w:rsidR="004C4DA3" w:rsidRPr="006A5C28">
        <w:t>8</w:t>
      </w:r>
      <w:r w:rsidR="004C4DA3">
        <w:t xml:space="preserve"> oraz</w:t>
      </w:r>
      <w:r w:rsidRPr="006A5C28">
        <w:t xml:space="preserve"> weryfikowanie otrzymanych wyników porównań danych biometrycznych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8</w:t>
      </w:r>
      <w:r w:rsidR="004C4DA3">
        <w:t xml:space="preserve"> ust. </w:t>
      </w:r>
      <w:r w:rsidR="004C4DA3" w:rsidRPr="006A5C28">
        <w:t>4</w:t>
      </w:r>
      <w:r w:rsidR="004C4DA3">
        <w:t xml:space="preserve"> i </w:t>
      </w:r>
      <w:r w:rsidR="004C4DA3" w:rsidRPr="006A5C28">
        <w:t>5</w:t>
      </w:r>
      <w:r w:rsidR="004C4DA3">
        <w:t> </w:t>
      </w:r>
      <w:r w:rsidRPr="006A5C28">
        <w:t>rozporządzenia 2024/1358;</w:t>
      </w:r>
    </w:p>
    <w:p w14:paraId="6D40F1A1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przekazywanie organom,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1, danych uzyskanych</w:t>
      </w:r>
      <w:r w:rsidR="004C4DA3" w:rsidRPr="006A5C28">
        <w:t xml:space="preserve"> z</w:t>
      </w:r>
      <w:r w:rsidR="004C4DA3">
        <w:t> </w:t>
      </w:r>
      <w:r w:rsidRPr="006A5C28">
        <w:t>systemu Eurodac za pośrednictwem systemów teleinformatycznych;</w:t>
      </w:r>
    </w:p>
    <w:p w14:paraId="6F829796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wykonywanie porównań danych biometrycznych</w:t>
      </w:r>
      <w:r w:rsidR="004C4DA3" w:rsidRPr="006A5C28">
        <w:t xml:space="preserve"> z</w:t>
      </w:r>
      <w:r w:rsidR="004C4DA3">
        <w:t> </w:t>
      </w:r>
      <w:r w:rsidRPr="006A5C28">
        <w:t>danymi Eurodac na potrzeby ochrony porządku publicznego,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 xml:space="preserve">rozporządzenia 2024/1358; </w:t>
      </w:r>
    </w:p>
    <w:p w14:paraId="7FFE371F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przekazywanie wyników porównania danych biometrycznych</w:t>
      </w:r>
      <w:r w:rsidR="004C4DA3" w:rsidRPr="006A5C28">
        <w:t xml:space="preserve"> z</w:t>
      </w:r>
      <w:r w:rsidR="004C4DA3">
        <w:t> </w:t>
      </w:r>
      <w:r w:rsidRPr="006A5C28">
        <w:t>danymi Eurodac jednostkom operacyjnym,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5, za pośrednictwem organów weryfikujących,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6;</w:t>
      </w:r>
    </w:p>
    <w:p w14:paraId="5695942D" w14:textId="77777777" w:rsidR="006A5C28" w:rsidRPr="006A5C28" w:rsidRDefault="006A5C28" w:rsidP="006A5C28">
      <w:pPr>
        <w:pStyle w:val="PKTpunkt"/>
      </w:pPr>
      <w:r w:rsidRPr="006A5C28">
        <w:t>5)</w:t>
      </w:r>
      <w:r w:rsidRPr="006A5C28">
        <w:tab/>
        <w:t>obsługa krajowego zbioru danych biometrycznych.</w:t>
      </w:r>
    </w:p>
    <w:p w14:paraId="43625C30" w14:textId="3A598B1A" w:rsidR="006A5C28" w:rsidRPr="006A5C28" w:rsidRDefault="000340BB" w:rsidP="006A5C28">
      <w:pPr>
        <w:pStyle w:val="USTustnpkodeksu"/>
      </w:pPr>
      <w:r>
        <w:t>6</w:t>
      </w:r>
      <w:r w:rsidR="006A5C28" w:rsidRPr="006A5C28">
        <w:t>. Do zadań COT Eurodac należy:</w:t>
      </w:r>
    </w:p>
    <w:p w14:paraId="2F776F1C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zapewnienie technicznego funkcjonowania</w:t>
      </w:r>
      <w:r w:rsidR="004C4DA3" w:rsidRPr="006A5C28">
        <w:t xml:space="preserve"> i</w:t>
      </w:r>
      <w:r w:rsidR="004C4DA3">
        <w:t> </w:t>
      </w:r>
      <w:r w:rsidRPr="006A5C28">
        <w:t>utrzymania krajowego punktu dostępu;</w:t>
      </w:r>
    </w:p>
    <w:p w14:paraId="13EE5E90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zapewnienie sprawnego działania</w:t>
      </w:r>
      <w:r w:rsidR="004C4DA3" w:rsidRPr="006A5C28">
        <w:t xml:space="preserve"> i</w:t>
      </w:r>
      <w:r w:rsidR="004C4DA3">
        <w:t> </w:t>
      </w:r>
      <w:r w:rsidRPr="006A5C28">
        <w:t>bezpieczeństwa krajowego punktu dostępu;</w:t>
      </w:r>
    </w:p>
    <w:p w14:paraId="3AAE888A" w14:textId="58A3C741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współpraca</w:t>
      </w:r>
      <w:r w:rsidR="004C4DA3" w:rsidRPr="006A5C28">
        <w:t xml:space="preserve"> z</w:t>
      </w:r>
      <w:r w:rsidR="004C4DA3">
        <w:t> </w:t>
      </w:r>
      <w:r w:rsidRPr="006A5C28">
        <w:t>organami,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DF6E54">
        <w:t xml:space="preserve"> ust. 1</w:t>
      </w:r>
      <w:r w:rsidRPr="006A5C28">
        <w:t>,</w:t>
      </w:r>
      <w:r w:rsidR="004C4DA3" w:rsidRPr="006A5C28">
        <w:t xml:space="preserve"> w</w:t>
      </w:r>
      <w:r w:rsidR="004C4DA3">
        <w:t> </w:t>
      </w:r>
      <w:r w:rsidRPr="006A5C28">
        <w:t>zakresie zapewnienia łączn</w:t>
      </w:r>
      <w:r w:rsidR="0084443D">
        <w:t>ości z krajowym punktem dostępu</w:t>
      </w:r>
      <w:r w:rsidRPr="006A5C28">
        <w:t>;</w:t>
      </w:r>
    </w:p>
    <w:p w14:paraId="54B8E1E2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współpraca</w:t>
      </w:r>
      <w:r w:rsidR="004C4DA3" w:rsidRPr="006A5C28">
        <w:t xml:space="preserve"> z</w:t>
      </w:r>
      <w:r w:rsidR="004C4DA3">
        <w:t> </w:t>
      </w:r>
      <w:r w:rsidRPr="006A5C28">
        <w:t>agencją eu</w:t>
      </w:r>
      <w:r w:rsidR="004C4DA3">
        <w:softHyphen/>
      </w:r>
      <w:r w:rsidR="004C4DA3">
        <w:noBreakHyphen/>
      </w:r>
      <w:r w:rsidRPr="006A5C28">
        <w:t>LISA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2024/1358.</w:t>
      </w:r>
    </w:p>
    <w:p w14:paraId="53BE8D71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lastRenderedPageBreak/>
        <w:t>Art. 4.</w:t>
      </w:r>
      <w:r w:rsidRPr="006A5C28">
        <w:t xml:space="preserve"> 1. Uprawnienie do bezpośredniego dostępu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4C4DA3" w:rsidRPr="006A5C28">
        <w:t xml:space="preserve"> w</w:t>
      </w:r>
      <w:r w:rsidR="004C4DA3">
        <w:t> </w:t>
      </w:r>
      <w:r w:rsidRPr="006A5C28">
        <w:t>celu dokonywania wpisów przysługuje:</w:t>
      </w:r>
    </w:p>
    <w:p w14:paraId="504508EF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Policji;</w:t>
      </w:r>
    </w:p>
    <w:p w14:paraId="03748D59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Straży Granicznej;</w:t>
      </w:r>
    </w:p>
    <w:p w14:paraId="295F3E9D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Szefowi Urzędu do Spraw Cudzoziemców;</w:t>
      </w:r>
    </w:p>
    <w:p w14:paraId="45F1D81D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Radzie do Spraw Uchodźców.</w:t>
      </w:r>
    </w:p>
    <w:p w14:paraId="69FCAA86" w14:textId="77777777" w:rsidR="006A5C28" w:rsidRPr="006A5C28" w:rsidRDefault="006A5C28" w:rsidP="006A5C28">
      <w:pPr>
        <w:pStyle w:val="USTustnpkodeksu"/>
      </w:pPr>
      <w:r w:rsidRPr="006A5C28">
        <w:t>2. Uprawnienie do bezpośredniego dostępu do danych Eurodac</w:t>
      </w:r>
      <w:r w:rsidR="004C4DA3" w:rsidRPr="006A5C28">
        <w:t xml:space="preserve"> w</w:t>
      </w:r>
      <w:r w:rsidR="004C4DA3">
        <w:t> </w:t>
      </w:r>
      <w:r w:rsidRPr="006A5C28">
        <w:t>celu wglądu do danych przysługuje Straży Granicznej</w:t>
      </w:r>
      <w:r w:rsidR="004C4DA3" w:rsidRPr="006A5C28">
        <w:t xml:space="preserve"> w</w:t>
      </w:r>
      <w:r w:rsidR="004C4DA3">
        <w:t> </w:t>
      </w:r>
      <w:r w:rsidRPr="006A5C28">
        <w:t>związku</w:t>
      </w:r>
      <w:r w:rsidR="004C4DA3" w:rsidRPr="006A5C28">
        <w:t xml:space="preserve"> z</w:t>
      </w:r>
      <w:r w:rsidR="004C4DA3">
        <w:t> </w:t>
      </w:r>
      <w:r w:rsidRPr="006A5C28">
        <w:t>rozpatrywaniem wniosku</w:t>
      </w:r>
      <w:r w:rsidR="004C4DA3" w:rsidRPr="006A5C28">
        <w:t xml:space="preserve"> o</w:t>
      </w:r>
      <w:r w:rsidR="004C4DA3">
        <w:t> </w:t>
      </w:r>
      <w:r w:rsidRPr="006A5C28">
        <w:t>wydanie zezwolenia na podróż zgodnie</w:t>
      </w:r>
      <w:r w:rsidR="004C4DA3" w:rsidRPr="006A5C28">
        <w:t xml:space="preserve"> z</w:t>
      </w:r>
      <w:r w:rsidR="004C4DA3">
        <w:t> art. 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Parlamentu Europejskiego</w:t>
      </w:r>
      <w:r w:rsidR="004C4DA3" w:rsidRPr="006A5C28">
        <w:t xml:space="preserve"> i</w:t>
      </w:r>
      <w:r w:rsidR="004C4DA3">
        <w:t> </w:t>
      </w:r>
      <w:r w:rsidRPr="006A5C28">
        <w:t>Rady (UE) 2018/124</w:t>
      </w:r>
      <w:r w:rsidR="004C4DA3" w:rsidRPr="006A5C28">
        <w:t>0</w:t>
      </w:r>
      <w:r w:rsidR="004C4DA3">
        <w:t> </w:t>
      </w:r>
      <w:r w:rsidR="004C4DA3" w:rsidRPr="006A5C28">
        <w:t>z</w:t>
      </w:r>
      <w:r w:rsidR="004C4DA3">
        <w:t> </w:t>
      </w:r>
      <w:r w:rsidRPr="006A5C28">
        <w:t>dnia 1</w:t>
      </w:r>
      <w:r w:rsidR="004C4DA3" w:rsidRPr="006A5C28">
        <w:t>2</w:t>
      </w:r>
      <w:r w:rsidR="004C4DA3">
        <w:t> </w:t>
      </w:r>
      <w:r w:rsidRPr="006A5C28">
        <w:t>września 201</w:t>
      </w:r>
      <w:r w:rsidR="004C4DA3" w:rsidRPr="006A5C28">
        <w:t>8</w:t>
      </w:r>
      <w:r w:rsidR="004C4DA3">
        <w:t> </w:t>
      </w:r>
      <w:r w:rsidRPr="006A5C28">
        <w:t>r. ustanawiającego europejski system informacji</w:t>
      </w:r>
      <w:r w:rsidR="004C4DA3" w:rsidRPr="006A5C28">
        <w:t xml:space="preserve"> o</w:t>
      </w:r>
      <w:r w:rsidR="004C4DA3">
        <w:t> </w:t>
      </w:r>
      <w:r w:rsidRPr="006A5C28">
        <w:t>podróży oraz zezwoleń na podróż (ETIAS)</w:t>
      </w:r>
      <w:r w:rsidR="004C4DA3" w:rsidRPr="006A5C28">
        <w:t xml:space="preserve"> i</w:t>
      </w:r>
      <w:r w:rsidR="004C4DA3">
        <w:t> </w:t>
      </w:r>
      <w:r w:rsidRPr="006A5C28">
        <w:t>zmieniającego rozporządzenia (UE)</w:t>
      </w:r>
      <w:r w:rsidR="004C4DA3">
        <w:t xml:space="preserve"> nr </w:t>
      </w:r>
      <w:r w:rsidRPr="006A5C28">
        <w:t>1077/2011, (UE)</w:t>
      </w:r>
      <w:r w:rsidR="004C4DA3">
        <w:t xml:space="preserve"> nr </w:t>
      </w:r>
      <w:r w:rsidRPr="006A5C28">
        <w:t>515/2014, (UE) 2016/399, (UE) 2016/162</w:t>
      </w:r>
      <w:r w:rsidR="004C4DA3" w:rsidRPr="006A5C28">
        <w:t>4</w:t>
      </w:r>
      <w:r w:rsidR="004C4DA3">
        <w:t xml:space="preserve"> i </w:t>
      </w:r>
      <w:r w:rsidRPr="006A5C28">
        <w:t>(UE) 2017/222</w:t>
      </w:r>
      <w:r w:rsidR="004C4DA3" w:rsidRPr="006A5C28">
        <w:t>6</w:t>
      </w:r>
      <w:r w:rsidR="004C4DA3">
        <w:t> </w:t>
      </w:r>
      <w:r w:rsidRPr="006A5C28">
        <w:t>(Dz. Urz. UE L 23</w:t>
      </w:r>
      <w:r w:rsidR="004C4DA3" w:rsidRPr="006A5C28">
        <w:t>6</w:t>
      </w:r>
      <w:r w:rsidR="004C4DA3">
        <w:t> </w:t>
      </w:r>
      <w:r w:rsidRPr="006A5C28">
        <w:t>z 19.09.2018, str. 1,</w:t>
      </w:r>
      <w:r w:rsidR="004C4DA3" w:rsidRPr="006A5C28">
        <w:t xml:space="preserve"> z</w:t>
      </w:r>
      <w:r w:rsidR="004C4DA3">
        <w:t> </w:t>
      </w:r>
      <w:r w:rsidRPr="006A5C28">
        <w:t>późn. zm.</w:t>
      </w:r>
      <w:r w:rsidRPr="006A5C28">
        <w:rPr>
          <w:rStyle w:val="Odwoanieprzypisudolnego"/>
        </w:rPr>
        <w:footnoteReference w:id="5"/>
      </w:r>
      <w:r w:rsidRPr="006A5C28">
        <w:rPr>
          <w:rStyle w:val="IGindeksgrny"/>
        </w:rPr>
        <w:t>)</w:t>
      </w:r>
      <w:r w:rsidRPr="006A5C28">
        <w:t>).</w:t>
      </w:r>
    </w:p>
    <w:p w14:paraId="1D26B64A" w14:textId="77777777" w:rsidR="006A5C28" w:rsidRPr="006A5C28" w:rsidRDefault="006A5C28" w:rsidP="006A5C28">
      <w:pPr>
        <w:pStyle w:val="USTustnpkodeksu"/>
      </w:pPr>
      <w:r w:rsidRPr="006A5C28">
        <w:t>3. Uprawnienie do bezpośredniego dostępu do danych Eurodac</w:t>
      </w:r>
      <w:r w:rsidR="004C4DA3" w:rsidRPr="006A5C28">
        <w:t xml:space="preserve"> w</w:t>
      </w:r>
      <w:r w:rsidR="004C4DA3">
        <w:t> </w:t>
      </w:r>
      <w:r w:rsidRPr="006A5C28">
        <w:t>celu wglądu do danych przysługuje Straży Granicznej również</w:t>
      </w:r>
      <w:r w:rsidR="004C4DA3" w:rsidRPr="006A5C28">
        <w:t xml:space="preserve"> w</w:t>
      </w:r>
      <w:r w:rsidR="004C4DA3">
        <w:t> </w:t>
      </w:r>
      <w:r w:rsidRPr="006A5C28">
        <w:t>celu przekazania tych danych do państw trzecich zgodnie</w:t>
      </w:r>
      <w:r w:rsidR="004C4DA3" w:rsidRPr="006A5C28">
        <w:t xml:space="preserve"> z</w:t>
      </w:r>
      <w:r w:rsidR="004C4DA3">
        <w:t> art. </w:t>
      </w:r>
      <w:r w:rsidRPr="006A5C28">
        <w:t>5</w:t>
      </w:r>
      <w:r w:rsidR="004C4DA3" w:rsidRPr="006A5C28">
        <w:t>0</w:t>
      </w:r>
      <w:r w:rsidR="004C4DA3">
        <w:t> </w:t>
      </w:r>
      <w:r w:rsidRPr="006A5C28">
        <w:t>rozporządzenia 2024/1358.</w:t>
      </w:r>
    </w:p>
    <w:p w14:paraId="712C0607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5.</w:t>
      </w:r>
      <w:r w:rsidRPr="006A5C28">
        <w:t xml:space="preserve"> 1. Uprawnienie </w:t>
      </w:r>
      <w:bookmarkStart w:id="10" w:name="_Hlk190770384"/>
      <w:r w:rsidRPr="006A5C28">
        <w:t xml:space="preserve">do </w:t>
      </w:r>
      <w:bookmarkStart w:id="11" w:name="_Hlk196748292"/>
      <w:r w:rsidRPr="006A5C28">
        <w:t>występowania</w:t>
      </w:r>
      <w:r w:rsidR="004C4DA3" w:rsidRPr="006A5C28">
        <w:t xml:space="preserve"> z</w:t>
      </w:r>
      <w:r w:rsidR="004C4DA3">
        <w:t> </w:t>
      </w:r>
      <w:bookmarkStart w:id="12" w:name="_Hlk190776180"/>
      <w:r w:rsidRPr="006A5C28">
        <w:t>wnioskiem</w:t>
      </w:r>
      <w:r w:rsidR="004C4DA3" w:rsidRPr="006A5C28">
        <w:t xml:space="preserve"> o</w:t>
      </w:r>
      <w:r w:rsidR="004C4DA3">
        <w:t> </w:t>
      </w:r>
      <w:r w:rsidRPr="006A5C28">
        <w:t xml:space="preserve">porównanie </w:t>
      </w:r>
      <w:bookmarkStart w:id="13" w:name="_Hlk195802104"/>
      <w:r w:rsidRPr="006A5C28">
        <w:t>danych</w:t>
      </w:r>
      <w:r w:rsidR="004C4DA3" w:rsidRPr="006A5C28">
        <w:t xml:space="preserve"> z</w:t>
      </w:r>
      <w:r w:rsidR="004C4DA3">
        <w:t> </w:t>
      </w:r>
      <w:r w:rsidRPr="006A5C28">
        <w:t xml:space="preserve">danymi Eurodac na potrzeby ochrony porządku publicznego </w:t>
      </w:r>
      <w:bookmarkEnd w:id="11"/>
      <w:r w:rsidRPr="006A5C28">
        <w:t>zgodnie</w:t>
      </w:r>
      <w:bookmarkEnd w:id="10"/>
      <w:bookmarkEnd w:id="12"/>
      <w:r w:rsidR="004C4DA3" w:rsidRPr="006A5C28">
        <w:t xml:space="preserve"> z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</w:t>
      </w:r>
      <w:bookmarkEnd w:id="13"/>
      <w:r w:rsidR="00996290">
        <w:t xml:space="preserve"> </w:t>
      </w:r>
      <w:r w:rsidRPr="006A5C28">
        <w:t>przysługuje:</w:t>
      </w:r>
    </w:p>
    <w:p w14:paraId="40F02FE2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Policji;</w:t>
      </w:r>
    </w:p>
    <w:p w14:paraId="5969B5F6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Straży Granicznej;</w:t>
      </w:r>
    </w:p>
    <w:p w14:paraId="4776756F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Centralnemu Biuru Antykorupcyjnemu;</w:t>
      </w:r>
    </w:p>
    <w:p w14:paraId="2683FFB6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Agencji Bezpieczeństwa Wewnętrznego;</w:t>
      </w:r>
    </w:p>
    <w:p w14:paraId="30F5C189" w14:textId="77777777" w:rsidR="006A5C28" w:rsidRPr="006A5C28" w:rsidRDefault="006A5C28" w:rsidP="006A5C28">
      <w:pPr>
        <w:pStyle w:val="PKTpunkt"/>
      </w:pPr>
      <w:r w:rsidRPr="006A5C28">
        <w:t>5)</w:t>
      </w:r>
      <w:r w:rsidRPr="006A5C28">
        <w:tab/>
        <w:t>Żandarmerii Wojskowej;</w:t>
      </w:r>
    </w:p>
    <w:p w14:paraId="5F0E6522" w14:textId="77777777" w:rsidR="006A5C28" w:rsidRPr="006A5C28" w:rsidRDefault="006A5C28" w:rsidP="006A5C28">
      <w:pPr>
        <w:pStyle w:val="PKTpunkt"/>
      </w:pPr>
      <w:r w:rsidRPr="006A5C28">
        <w:t>6)</w:t>
      </w:r>
      <w:r w:rsidRPr="006A5C28">
        <w:tab/>
        <w:t>Służbie Ochrony Państwa;</w:t>
      </w:r>
    </w:p>
    <w:p w14:paraId="464AA450" w14:textId="17D0DD27" w:rsidR="006A5C28" w:rsidRDefault="006A5C28" w:rsidP="006A5C28">
      <w:pPr>
        <w:pStyle w:val="PKTpunkt"/>
      </w:pPr>
      <w:r w:rsidRPr="006A5C28">
        <w:t>7)</w:t>
      </w:r>
      <w:r w:rsidRPr="006A5C28">
        <w:tab/>
        <w:t>Krajowej Administracji Skarbowej</w:t>
      </w:r>
      <w:r w:rsidR="00DF6E54">
        <w:t>;</w:t>
      </w:r>
    </w:p>
    <w:p w14:paraId="388E7E89" w14:textId="4F0861C8" w:rsidR="00DF6E54" w:rsidRPr="00257742" w:rsidRDefault="00257742" w:rsidP="00257742">
      <w:pPr>
        <w:pStyle w:val="PKTpunkt"/>
      </w:pPr>
      <w:r w:rsidRPr="00257742">
        <w:t>8)</w:t>
      </w:r>
      <w:r w:rsidRPr="00257742">
        <w:tab/>
      </w:r>
      <w:r w:rsidR="00DF6E54" w:rsidRPr="00257742">
        <w:t>Służbie Kontrwywiadu Wojskowego.</w:t>
      </w:r>
    </w:p>
    <w:p w14:paraId="4D990FB5" w14:textId="42C0D5FE" w:rsidR="006A5C28" w:rsidRPr="006A5C28" w:rsidRDefault="006A5C28" w:rsidP="006A5C28">
      <w:pPr>
        <w:pStyle w:val="USTustnpkodeksu"/>
      </w:pPr>
      <w:r w:rsidRPr="006A5C28">
        <w:t>2.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mogą wystąpić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o</w:t>
      </w:r>
      <w:r w:rsidR="004C4DA3">
        <w:t> </w:t>
      </w:r>
      <w:r w:rsidRPr="006A5C28">
        <w:t>porównanie danych</w:t>
      </w:r>
      <w:r w:rsidR="004C4DA3" w:rsidRPr="006A5C28">
        <w:t xml:space="preserve"> z</w:t>
      </w:r>
      <w:r w:rsidR="004C4DA3">
        <w:t> </w:t>
      </w:r>
      <w:r w:rsidRPr="006A5C28">
        <w:t>danymi Eurodac, gdy spełnione zostaną warunki,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3</w:t>
      </w:r>
      <w:r w:rsidR="004C4DA3">
        <w:t> </w:t>
      </w:r>
      <w:r w:rsidR="00DF6E54">
        <w:t xml:space="preserve">ust. 1 </w:t>
      </w:r>
      <w:r w:rsidRPr="006A5C28">
        <w:t>rozporządzenia 2024/1358.</w:t>
      </w:r>
    </w:p>
    <w:p w14:paraId="03FC669A" w14:textId="77777777" w:rsidR="006A5C28" w:rsidRPr="006A5C28" w:rsidRDefault="006A5C28" w:rsidP="006A5C28">
      <w:pPr>
        <w:pStyle w:val="USTustnpkodeksu"/>
      </w:pPr>
      <w:r w:rsidRPr="006A5C28">
        <w:lastRenderedPageBreak/>
        <w:t>3.</w:t>
      </w:r>
      <w:r w:rsidR="004C4DA3" w:rsidRPr="006A5C28">
        <w:t xml:space="preserve"> W</w:t>
      </w:r>
      <w:r w:rsidR="004C4DA3">
        <w:t> </w:t>
      </w:r>
      <w:r w:rsidRPr="006A5C28">
        <w:t>wyjątkowo naglących przypadkach,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2</w:t>
      </w:r>
      <w:r w:rsidR="004C4DA3">
        <w:t xml:space="preserve"> ust. </w:t>
      </w:r>
      <w:r w:rsidR="004C4DA3" w:rsidRPr="006A5C28">
        <w:t>4</w:t>
      </w:r>
      <w:r w:rsidR="004C4DA3">
        <w:t> </w:t>
      </w:r>
      <w:r w:rsidRPr="006A5C28">
        <w:t>rozporządzenia 2024/1358,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mogą wystąpić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o</w:t>
      </w:r>
      <w:r w:rsidR="004C4DA3">
        <w:t> </w:t>
      </w:r>
      <w:bookmarkStart w:id="14" w:name="_Hlk213339076"/>
      <w:r w:rsidRPr="006A5C28">
        <w:t>porównanie danych</w:t>
      </w:r>
      <w:r w:rsidR="004C4DA3" w:rsidRPr="006A5C28">
        <w:t xml:space="preserve"> z</w:t>
      </w:r>
      <w:r w:rsidR="004C4DA3">
        <w:t> </w:t>
      </w:r>
      <w:r w:rsidRPr="006A5C28">
        <w:t>danymi Eurodac bez weryfikacji spełnienia warunków,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3</w:t>
      </w:r>
      <w:r w:rsidR="004C4DA3">
        <w:t> </w:t>
      </w:r>
      <w:r w:rsidRPr="006A5C28">
        <w:t>rozporządzenia 2024/1358</w:t>
      </w:r>
      <w:bookmarkEnd w:id="14"/>
      <w:r w:rsidRPr="006A5C28">
        <w:t>.</w:t>
      </w:r>
    </w:p>
    <w:p w14:paraId="04F8DF3E" w14:textId="77777777" w:rsidR="006A5C28" w:rsidRPr="006A5C28" w:rsidRDefault="006A5C28" w:rsidP="006A5C28">
      <w:pPr>
        <w:pStyle w:val="USTustnpkodeksu"/>
      </w:pPr>
      <w:r w:rsidRPr="006A5C28">
        <w:t>4.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mogą wystąpić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o</w:t>
      </w:r>
      <w:r w:rsidR="004C4DA3">
        <w:t> </w:t>
      </w:r>
      <w:r w:rsidRPr="006A5C28">
        <w:t>dostęp do Eurodac, na podstawie</w:t>
      </w:r>
      <w:r w:rsidR="004C4DA3">
        <w:t xml:space="preserve"> art. </w:t>
      </w:r>
      <w:r w:rsidRPr="006A5C28">
        <w:t>3</w:t>
      </w:r>
      <w:r w:rsidR="004C4DA3" w:rsidRPr="006A5C28">
        <w:t>3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2024/1358.</w:t>
      </w:r>
    </w:p>
    <w:p w14:paraId="5A98F0F7" w14:textId="77777777" w:rsidR="006A5C28" w:rsidRPr="006A5C28" w:rsidRDefault="006A5C28" w:rsidP="006A5C28">
      <w:pPr>
        <w:pStyle w:val="USTustnpkodeksu"/>
      </w:pPr>
      <w:r w:rsidRPr="006A5C28">
        <w:t xml:space="preserve">5. </w:t>
      </w:r>
      <w:bookmarkStart w:id="15" w:name="_Hlk192513225"/>
      <w:r w:rsidRPr="006A5C28">
        <w:t>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wyznaczają jednostki operacyjne,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2024/1358.</w:t>
      </w:r>
      <w:bookmarkEnd w:id="15"/>
    </w:p>
    <w:p w14:paraId="38610A59" w14:textId="77777777" w:rsidR="006A5C28" w:rsidRPr="006A5C28" w:rsidRDefault="006A5C28" w:rsidP="006A5C28">
      <w:pPr>
        <w:pStyle w:val="USTustnpkodeksu"/>
      </w:pPr>
      <w:r w:rsidRPr="006A5C28">
        <w:t>6. Jednostki operacyjne organów,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występują</w:t>
      </w:r>
      <w:r w:rsidR="004C4DA3" w:rsidRPr="006A5C28">
        <w:t xml:space="preserve"> z</w:t>
      </w:r>
      <w:r w:rsidR="004C4DA3">
        <w:t> </w:t>
      </w:r>
      <w:r w:rsidRPr="006A5C28">
        <w:t>wnioskami,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2–4, za pośrednictwem organu weryfikującego,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="004C4DA3" w:rsidRPr="006A5C28">
        <w:t>6</w:t>
      </w:r>
      <w:r w:rsidR="004C4DA3">
        <w:t> </w:t>
      </w:r>
      <w:r w:rsidR="00DF6E54">
        <w:t xml:space="preserve">ust. 1 </w:t>
      </w:r>
      <w:r w:rsidRPr="006A5C28">
        <w:t>rozporządzenia 2024/1358.</w:t>
      </w:r>
    </w:p>
    <w:p w14:paraId="7DD6D145" w14:textId="77777777" w:rsidR="006A5C28" w:rsidRPr="006A5C28" w:rsidRDefault="006A5C28" w:rsidP="006A5C28">
      <w:pPr>
        <w:pStyle w:val="USTustnpkodeksu"/>
      </w:pPr>
      <w:r w:rsidRPr="006A5C28">
        <w:t>7. Organ weryfikujący wyznacza:</w:t>
      </w:r>
    </w:p>
    <w:p w14:paraId="35273536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w Policji – Komendant Główny Policji;</w:t>
      </w:r>
    </w:p>
    <w:p w14:paraId="3C3116E2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w Straży Granicznej – Komendant Główny Straży Granicznej;</w:t>
      </w:r>
    </w:p>
    <w:p w14:paraId="4247B3C5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w Centralnym Biurze Antykorupcyjnym – Szef Centralnego Biura Antykorupcyjnego;</w:t>
      </w:r>
    </w:p>
    <w:p w14:paraId="53C853F9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 xml:space="preserve">w Agencji Bezpieczeństwa Wewnętrznego </w:t>
      </w:r>
      <w:r w:rsidRPr="006A5C28">
        <w:softHyphen/>
        <w:t>– Szef Agencji Bezpieczeństwa Wewnętrznego;</w:t>
      </w:r>
    </w:p>
    <w:p w14:paraId="474A5544" w14:textId="77777777" w:rsidR="006A5C28" w:rsidRPr="006A5C28" w:rsidRDefault="006A5C28" w:rsidP="006A5C28">
      <w:pPr>
        <w:pStyle w:val="PKTpunkt"/>
      </w:pPr>
      <w:r w:rsidRPr="006A5C28">
        <w:t>5)</w:t>
      </w:r>
      <w:r w:rsidRPr="006A5C28">
        <w:tab/>
        <w:t>w Żandarmerii Wojskowej – Komendant Główny Żandarmerii Wojskowej;</w:t>
      </w:r>
    </w:p>
    <w:p w14:paraId="09B5FB6E" w14:textId="77777777" w:rsidR="006A5C28" w:rsidRPr="006A5C28" w:rsidRDefault="006A5C28" w:rsidP="006A5C28">
      <w:pPr>
        <w:pStyle w:val="PKTpunkt"/>
      </w:pPr>
      <w:r w:rsidRPr="006A5C28">
        <w:t>6)</w:t>
      </w:r>
      <w:r w:rsidRPr="006A5C28">
        <w:tab/>
        <w:t>w Służbie Ochrony Państwa – Komendant Służby Ochrony Państwa;</w:t>
      </w:r>
    </w:p>
    <w:p w14:paraId="257B69C1" w14:textId="77777777" w:rsidR="00DF6E54" w:rsidRDefault="006A5C28" w:rsidP="006A5C28">
      <w:pPr>
        <w:pStyle w:val="PKTpunkt"/>
      </w:pPr>
      <w:r w:rsidRPr="006A5C28">
        <w:t>7)</w:t>
      </w:r>
      <w:r w:rsidRPr="006A5C28">
        <w:tab/>
        <w:t>w Krajowej Administracji Skarbowej – Szef Krajowej Administracji Skarbowej</w:t>
      </w:r>
      <w:r w:rsidR="00DF6E54">
        <w:t>;</w:t>
      </w:r>
    </w:p>
    <w:p w14:paraId="0A94CCD6" w14:textId="2CDE736B" w:rsidR="006A5C28" w:rsidRPr="006A5C28" w:rsidRDefault="00257742" w:rsidP="006A5C28">
      <w:pPr>
        <w:pStyle w:val="PKTpunkt"/>
      </w:pPr>
      <w:r>
        <w:t>8)</w:t>
      </w:r>
      <w:r>
        <w:tab/>
      </w:r>
      <w:r w:rsidR="00DF6E54">
        <w:t>w Służbie Kontrwywiadu Wojskowego – Szef Służby Kontrwywiadu Wojskowego</w:t>
      </w:r>
      <w:r w:rsidR="00455488">
        <w:t>.</w:t>
      </w:r>
    </w:p>
    <w:p w14:paraId="0982D84E" w14:textId="77777777" w:rsidR="006A5C28" w:rsidRPr="006A5C28" w:rsidRDefault="006A5C28" w:rsidP="006A5C28">
      <w:pPr>
        <w:pStyle w:val="USTustnpkodeksu"/>
      </w:pPr>
      <w:r w:rsidRPr="006A5C28">
        <w:t>8. Do zadań organu weryfikującego należy:</w:t>
      </w:r>
    </w:p>
    <w:p w14:paraId="7BB0E267" w14:textId="3D47C575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weryfikowanie wniosków otrzymywanych od jednostek operacyjnych pod kątem spełnienia warunków określonych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3</w:t>
      </w:r>
      <w:r w:rsidR="004C4DA3">
        <w:t> </w:t>
      </w:r>
      <w:r w:rsidRPr="006A5C28">
        <w:t>rozporządzenia 2024/1358;</w:t>
      </w:r>
    </w:p>
    <w:p w14:paraId="4BEA80DA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przekazywanie wniosków</w:t>
      </w:r>
      <w:r w:rsidR="004C4DA3" w:rsidRPr="006A5C28">
        <w:t xml:space="preserve"> o</w:t>
      </w:r>
      <w:r w:rsidR="004C4DA3">
        <w:t> </w:t>
      </w:r>
      <w:r w:rsidRPr="006A5C28">
        <w:t>porównanie danych do NAP Eurodac;</w:t>
      </w:r>
    </w:p>
    <w:p w14:paraId="7E5E19B6" w14:textId="7DE8AF57" w:rsidR="006A5C28" w:rsidRPr="006A5C28" w:rsidRDefault="006A5C28" w:rsidP="006A5C28">
      <w:pPr>
        <w:pStyle w:val="PKTpunkt"/>
      </w:pPr>
      <w:r w:rsidRPr="006A5C28">
        <w:t>3)</w:t>
      </w:r>
      <w:r w:rsidRPr="006A5C28">
        <w:tab/>
      </w:r>
      <w:r w:rsidR="00C119BD" w:rsidRPr="0052096E">
        <w:t>odmawianie przekazywania wniosków do NAP Eurodac, w przypadku braku spełnienia któregoś z warunków, o których mowa w art. 33 ust. 1</w:t>
      </w:r>
      <w:r w:rsidR="00C119BD">
        <w:t xml:space="preserve"> rozporządzenia 2024/1358</w:t>
      </w:r>
      <w:r w:rsidRPr="006A5C28">
        <w:t>;</w:t>
      </w:r>
    </w:p>
    <w:p w14:paraId="7B0D583F" w14:textId="77777777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pośredniczenie</w:t>
      </w:r>
      <w:r w:rsidR="004C4DA3" w:rsidRPr="006A5C28">
        <w:t xml:space="preserve"> w</w:t>
      </w:r>
      <w:r w:rsidR="004C4DA3">
        <w:t> </w:t>
      </w:r>
      <w:r w:rsidRPr="006A5C28">
        <w:t>przekazywaniu wyników porównania danych</w:t>
      </w:r>
      <w:r w:rsidR="004C4DA3" w:rsidRPr="006A5C28">
        <w:t xml:space="preserve"> z</w:t>
      </w:r>
      <w:r w:rsidR="004C4DA3">
        <w:t> </w:t>
      </w:r>
      <w:r w:rsidRPr="006A5C28">
        <w:t>danymi Eurodac pomiędzy NAP Eurodac,</w:t>
      </w:r>
      <w:r w:rsidR="004C4DA3" w:rsidRPr="006A5C28">
        <w:t xml:space="preserve"> a</w:t>
      </w:r>
      <w:r w:rsidR="004C4DA3">
        <w:t> </w:t>
      </w:r>
      <w:r w:rsidRPr="006A5C28">
        <w:t>jednostkami operacyjnymi;</w:t>
      </w:r>
    </w:p>
    <w:p w14:paraId="49FF4FEA" w14:textId="5C78AA7A" w:rsidR="006A5C28" w:rsidRPr="006A5C28" w:rsidRDefault="006A5C28" w:rsidP="006A5C28">
      <w:pPr>
        <w:pStyle w:val="PKTpunkt"/>
      </w:pPr>
      <w:r w:rsidRPr="006A5C28">
        <w:t>5)</w:t>
      </w:r>
      <w:r w:rsidRPr="006A5C28">
        <w:tab/>
        <w:t>wymiana informacji pozwalających na ustalenie danych osobowych związanych</w:t>
      </w:r>
      <w:r w:rsidR="004C4DA3" w:rsidRPr="006A5C28">
        <w:t xml:space="preserve"> z</w:t>
      </w:r>
      <w:r w:rsidR="004C4DA3">
        <w:t> </w:t>
      </w:r>
      <w:r w:rsidRPr="006A5C28">
        <w:t>numerem referencyjnym,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7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2024/1358, na zasadach określonych</w:t>
      </w:r>
      <w:r w:rsidR="004C4DA3" w:rsidRPr="006A5C28">
        <w:t xml:space="preserve"> w</w:t>
      </w:r>
      <w:r w:rsidR="004C4DA3">
        <w:t> </w:t>
      </w:r>
      <w:r w:rsidRPr="006A5C28">
        <w:t>przepisach ustawy z dnia 1</w:t>
      </w:r>
      <w:r w:rsidR="004C4DA3" w:rsidRPr="006A5C28">
        <w:t>6</w:t>
      </w:r>
      <w:r w:rsidR="004C4DA3">
        <w:t> </w:t>
      </w:r>
      <w:r w:rsidRPr="006A5C28">
        <w:t>września 201</w:t>
      </w:r>
      <w:r w:rsidR="004C4DA3" w:rsidRPr="006A5C28">
        <w:t>1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wymianie informacji</w:t>
      </w:r>
      <w:r w:rsidR="004C4DA3" w:rsidRPr="006A5C28">
        <w:t xml:space="preserve"> z</w:t>
      </w:r>
      <w:r w:rsidR="004C4DA3">
        <w:t> </w:t>
      </w:r>
      <w:r w:rsidRPr="006A5C28">
        <w:t xml:space="preserve">organami ścigania państw członkowskich Unii Europejskiej, państw trzecich, </w:t>
      </w:r>
      <w:r w:rsidRPr="006A5C28">
        <w:lastRenderedPageBreak/>
        <w:t>agencjami Unii Europejskiej oraz organizacjami międzynarodowymi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BB13ED">
        <w:t>6</w:t>
      </w:r>
      <w:r w:rsidR="004C4DA3">
        <w:t> </w:t>
      </w:r>
      <w:r w:rsidRPr="006A5C28">
        <w:t>r.</w:t>
      </w:r>
      <w:r w:rsidR="004C4DA3">
        <w:t xml:space="preserve"> poz. </w:t>
      </w:r>
      <w:r w:rsidR="00BB13ED">
        <w:t>230</w:t>
      </w:r>
      <w:r w:rsidRPr="006A5C28">
        <w:t>),</w:t>
      </w:r>
      <w:r w:rsidR="004C4DA3" w:rsidRPr="006A5C28">
        <w:t xml:space="preserve"> w</w:t>
      </w:r>
      <w:r w:rsidR="004C4DA3">
        <w:t> </w:t>
      </w:r>
      <w:r w:rsidRPr="006A5C28">
        <w:t>przypadku uzyskania pozytywnego wyniku porównania</w:t>
      </w:r>
      <w:r w:rsidR="004C4DA3" w:rsidRPr="006A5C28">
        <w:t xml:space="preserve"> z</w:t>
      </w:r>
      <w:r w:rsidR="004C4DA3">
        <w:t> </w:t>
      </w:r>
      <w:r w:rsidRPr="006A5C28">
        <w:t>danymi Eurodac, za pośrednictwem punktu kontaktowego,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tej ustawy.</w:t>
      </w:r>
    </w:p>
    <w:p w14:paraId="62A9948E" w14:textId="2E4FCD36" w:rsidR="006A5C28" w:rsidRPr="006A5C28" w:rsidRDefault="006A5C28" w:rsidP="006A5C28">
      <w:pPr>
        <w:pStyle w:val="USTustnpkodeksu"/>
      </w:pPr>
      <w:r w:rsidRPr="006A5C28">
        <w:t>9. Porównania</w:t>
      </w:r>
      <w:r w:rsidR="004C4DA3" w:rsidRPr="006A5C28">
        <w:t xml:space="preserve"> </w:t>
      </w:r>
      <w:r w:rsidR="00C119BD" w:rsidRPr="00C54CB0">
        <w:t>danych z danymi Eurodac na potrzeby ochrony porządku publicznego</w:t>
      </w:r>
      <w:r w:rsidR="00F63C0B">
        <w:t>,</w:t>
      </w:r>
      <w:r w:rsidR="00C119BD" w:rsidRPr="00C54CB0">
        <w:t xml:space="preserve"> zgodnie z art. 5 ust. 1 rozporządzenia 2024/1358</w:t>
      </w:r>
      <w:r w:rsidRPr="006A5C28">
        <w:t>, przy użyciu danych biometrycznych lub alfanumerycznych wykonuje się za pośrednictwem NAP Eurodac.</w:t>
      </w:r>
    </w:p>
    <w:p w14:paraId="1EB4EF8B" w14:textId="77777777" w:rsidR="006A5C28" w:rsidRPr="006A5C28" w:rsidRDefault="006A5C28" w:rsidP="006A5C28">
      <w:pPr>
        <w:pStyle w:val="USTustnpkodeksu"/>
      </w:pPr>
      <w:bookmarkStart w:id="16" w:name="_Hlk192513315"/>
      <w:r w:rsidRPr="006A5C28">
        <w:t>10.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informują Centralne Laboratorium Kryminalistyczne Policji</w:t>
      </w:r>
      <w:r w:rsidR="004C4DA3" w:rsidRPr="006A5C28">
        <w:t xml:space="preserve"> o</w:t>
      </w:r>
      <w:r w:rsidR="004C4DA3">
        <w:t> </w:t>
      </w:r>
      <w:r w:rsidRPr="006A5C28">
        <w:t>wyznaczonych jednostkach operacyjnych oraz organach weryfikujących oraz o zmianach dotyczących tych jednostek</w:t>
      </w:r>
      <w:r w:rsidR="004C4DA3" w:rsidRPr="006A5C28">
        <w:t xml:space="preserve"> i</w:t>
      </w:r>
      <w:r w:rsidR="004C4DA3">
        <w:t> </w:t>
      </w:r>
      <w:r w:rsidRPr="006A5C28">
        <w:t>organów.</w:t>
      </w:r>
    </w:p>
    <w:p w14:paraId="1E5666D0" w14:textId="77777777" w:rsidR="006A5C28" w:rsidRPr="006A5C28" w:rsidRDefault="006A5C28" w:rsidP="006A5C28">
      <w:pPr>
        <w:pStyle w:val="USTustnpkodeksu"/>
      </w:pPr>
      <w:bookmarkStart w:id="17" w:name="_Hlk192513325"/>
      <w:bookmarkEnd w:id="16"/>
      <w:r w:rsidRPr="006A5C28">
        <w:t>11. Centralne Laboratorium Kryminalistyczne Policji prowadzi wykaz organów, o których mowa</w:t>
      </w:r>
      <w:r w:rsidR="004C4DA3" w:rsidRPr="006A5C28">
        <w:t xml:space="preserve"> w</w:t>
      </w:r>
      <w:r w:rsidR="004C4DA3">
        <w:t> ust. </w:t>
      </w:r>
      <w:r w:rsidRPr="006A5C28">
        <w:t>1, oraz jednostek operacyjnych wyznaczonych</w:t>
      </w:r>
      <w:r w:rsidR="004C4DA3" w:rsidRPr="006A5C28">
        <w:t xml:space="preserve"> w</w:t>
      </w:r>
      <w:r w:rsidR="004C4DA3">
        <w:t> </w:t>
      </w:r>
      <w:r w:rsidRPr="006A5C28">
        <w:t>tych organach, zgodnie</w:t>
      </w:r>
      <w:r w:rsidR="004C4DA3" w:rsidRPr="006A5C28">
        <w:t xml:space="preserve"> z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="004C4DA3" w:rsidRPr="006A5C28">
        <w:t>2</w:t>
      </w:r>
      <w:r w:rsidR="004C4DA3">
        <w:t xml:space="preserve"> i </w:t>
      </w:r>
      <w:r w:rsidR="004C4DA3" w:rsidRPr="006A5C28">
        <w:t>3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także wykaz organów weryfikujących.</w:t>
      </w:r>
    </w:p>
    <w:bookmarkEnd w:id="17"/>
    <w:p w14:paraId="73B2FFB1" w14:textId="77777777" w:rsidR="006A5C28" w:rsidRPr="006A5C28" w:rsidRDefault="006A5C28" w:rsidP="006A5C28">
      <w:pPr>
        <w:pStyle w:val="USTustnpkodeksu"/>
      </w:pPr>
      <w:r w:rsidRPr="006A5C28">
        <w:t>12. Centralne Laboratorium Kryminalistyczne Policji</w:t>
      </w:r>
      <w:bookmarkStart w:id="18" w:name="_Hlk190771271"/>
      <w:r w:rsidRPr="006A5C28">
        <w:t xml:space="preserve"> powiadamia Komisję Europejską o organach,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jednostkach operacyjnych tych organów oraz organach weryfikujących,</w:t>
      </w:r>
      <w:r w:rsidR="004C4DA3" w:rsidRPr="006A5C28">
        <w:t xml:space="preserve"> a</w:t>
      </w:r>
      <w:r w:rsidR="004C4DA3">
        <w:t> </w:t>
      </w:r>
      <w:r w:rsidRPr="006A5C28">
        <w:t>także</w:t>
      </w:r>
      <w:r w:rsidR="004C4DA3" w:rsidRPr="006A5C28">
        <w:t xml:space="preserve"> o</w:t>
      </w:r>
      <w:r w:rsidR="004C4DA3">
        <w:t> </w:t>
      </w:r>
      <w:r w:rsidRPr="006A5C28">
        <w:t>zmianach dotyczących tych organów, zgodnie</w:t>
      </w:r>
      <w:r w:rsidR="004C4DA3" w:rsidRPr="006A5C28">
        <w:t xml:space="preserve"> z</w:t>
      </w:r>
      <w:r w:rsidR="004C4DA3">
        <w:t> art. </w:t>
      </w:r>
      <w:r w:rsidRPr="006A5C28">
        <w:t>6</w:t>
      </w:r>
      <w:r w:rsidR="004C4DA3" w:rsidRPr="006A5C28">
        <w:t>1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</w:t>
      </w:r>
      <w:bookmarkEnd w:id="18"/>
      <w:r w:rsidRPr="006A5C28">
        <w:t>.</w:t>
      </w:r>
    </w:p>
    <w:p w14:paraId="35082A1A" w14:textId="454D8364" w:rsidR="006A5C28" w:rsidRPr="00AB2581" w:rsidRDefault="006A5C28" w:rsidP="00AB2581">
      <w:pPr>
        <w:pStyle w:val="ARTartustawynprozporzdzenia"/>
        <w:rPr>
          <w:rStyle w:val="Ppogrubienie"/>
          <w:b w:val="0"/>
        </w:rPr>
      </w:pPr>
      <w:r w:rsidRPr="006A5C28">
        <w:rPr>
          <w:rStyle w:val="Ppogrubienie"/>
        </w:rPr>
        <w:t xml:space="preserve">Art. 6. </w:t>
      </w:r>
      <w:r w:rsidRPr="00AB2581">
        <w:rPr>
          <w:rStyle w:val="Ppogrubienie"/>
          <w:b w:val="0"/>
        </w:rPr>
        <w:t>Organy</w:t>
      </w:r>
      <w:r w:rsidR="00D002BD">
        <w:rPr>
          <w:rStyle w:val="Ppogrubienie"/>
        </w:rPr>
        <w:t>,</w:t>
      </w:r>
      <w:r w:rsidR="004C4DA3" w:rsidRPr="00AB2581">
        <w:rPr>
          <w:rStyle w:val="Ppogrubienie"/>
          <w:b w:val="0"/>
        </w:rPr>
        <w:t xml:space="preserve"> o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których mowa</w:t>
      </w:r>
      <w:r w:rsidR="004C4DA3" w:rsidRPr="00AB2581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art. </w:t>
      </w:r>
      <w:r w:rsidR="004C4DA3" w:rsidRPr="00AB2581">
        <w:rPr>
          <w:rStyle w:val="Ppogrubienie"/>
          <w:b w:val="0"/>
        </w:rPr>
        <w:t>4</w:t>
      </w:r>
      <w:r w:rsidR="004C4DA3">
        <w:rPr>
          <w:rStyle w:val="Ppogrubienie"/>
          <w:b w:val="0"/>
        </w:rPr>
        <w:t xml:space="preserve"> ust. </w:t>
      </w:r>
      <w:r w:rsidR="004C4DA3" w:rsidRPr="00AB2581">
        <w:rPr>
          <w:rStyle w:val="Ppogrubienie"/>
          <w:b w:val="0"/>
        </w:rPr>
        <w:t>1</w:t>
      </w:r>
      <w:r w:rsidR="004C4DA3">
        <w:rPr>
          <w:rStyle w:val="Ppogrubienie"/>
          <w:b w:val="0"/>
        </w:rPr>
        <w:t xml:space="preserve"> oraz art. </w:t>
      </w:r>
      <w:r w:rsidR="004C4DA3" w:rsidRPr="00AB2581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 xml:space="preserve"> ust. </w:t>
      </w:r>
      <w:r w:rsidRPr="00AB2581">
        <w:rPr>
          <w:rStyle w:val="Ppogrubienie"/>
          <w:b w:val="0"/>
        </w:rPr>
        <w:t xml:space="preserve">1, mogą </w:t>
      </w:r>
      <w:r w:rsidRPr="00AB2581">
        <w:t>wystąpić z wnioskiem</w:t>
      </w:r>
      <w:r w:rsidR="004C4DA3" w:rsidRPr="00AB2581">
        <w:t xml:space="preserve"> o</w:t>
      </w:r>
      <w:r w:rsidR="004C4DA3">
        <w:t> </w:t>
      </w:r>
      <w:r w:rsidRPr="00AB2581">
        <w:t>przeprowadzenie szczególnie pilnych porównań,</w:t>
      </w:r>
      <w:r w:rsidR="004C4DA3" w:rsidRPr="00AB2581">
        <w:t xml:space="preserve"> o</w:t>
      </w:r>
      <w:r w:rsidR="004C4DA3">
        <w:t> </w:t>
      </w:r>
      <w:r w:rsidRPr="00AB2581">
        <w:t>których mowa</w:t>
      </w:r>
      <w:r w:rsidR="004C4DA3" w:rsidRPr="00AB2581">
        <w:t xml:space="preserve"> w</w:t>
      </w:r>
      <w:r w:rsidR="004C4DA3">
        <w:t> art. </w:t>
      </w:r>
      <w:r w:rsidRPr="00AB2581">
        <w:t>3</w:t>
      </w:r>
      <w:r w:rsidR="004C4DA3" w:rsidRPr="00AB2581">
        <w:t>8</w:t>
      </w:r>
      <w:r w:rsidR="004C4DA3">
        <w:t xml:space="preserve"> ust. </w:t>
      </w:r>
      <w:r w:rsidR="004C4DA3" w:rsidRPr="00AB2581">
        <w:t>2</w:t>
      </w:r>
      <w:r w:rsidR="004C4DA3">
        <w:t> </w:t>
      </w:r>
      <w:r w:rsidRPr="00AB2581">
        <w:t>rozporządzenia 2024/1358</w:t>
      </w:r>
      <w:r w:rsidRPr="00AB2581">
        <w:rPr>
          <w:rStyle w:val="Ppogrubienie"/>
          <w:b w:val="0"/>
        </w:rPr>
        <w:t>,</w:t>
      </w:r>
      <w:r w:rsidR="004C4DA3" w:rsidRPr="00AB2581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szczególności jeżeli zachodzi co najmniej jedna z następujących okoliczności:</w:t>
      </w:r>
    </w:p>
    <w:p w14:paraId="15440A94" w14:textId="2D15E588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 xml:space="preserve">istnieje uzasadnione podejrzenie, że osoba, której dane dotyczą, ma zamiar popełnić lub popełnia </w:t>
      </w:r>
      <w:r w:rsidR="00C119BD" w:rsidRPr="006A5C28">
        <w:t>któr</w:t>
      </w:r>
      <w:r w:rsidR="00C119BD">
        <w:t>y</w:t>
      </w:r>
      <w:r w:rsidR="00C119BD" w:rsidRPr="006A5C28">
        <w:t xml:space="preserve">kolwiek </w:t>
      </w:r>
      <w:r w:rsidR="00C119BD">
        <w:t>czyn zabroniony będący</w:t>
      </w:r>
      <w:r w:rsidR="004C4DA3">
        <w:t> </w:t>
      </w:r>
      <w:r w:rsidRPr="006A5C28">
        <w:t>przestępstw</w:t>
      </w:r>
      <w:r w:rsidR="00C119BD">
        <w:t>em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który</w:t>
      </w:r>
      <w:r w:rsidR="00C119BD">
        <w:t>m</w:t>
      </w:r>
      <w:r w:rsidRPr="006A5C28">
        <w:t xml:space="preserve"> mowa</w:t>
      </w:r>
      <w:r w:rsidR="004C4DA3" w:rsidRPr="006A5C28">
        <w:t xml:space="preserve"> w</w:t>
      </w:r>
      <w:r w:rsidR="004C4DA3">
        <w:t> art. </w:t>
      </w:r>
      <w:r w:rsidRPr="006A5C28">
        <w:t>607w ustawy</w:t>
      </w:r>
      <w:r w:rsidR="004C4DA3" w:rsidRPr="006A5C28">
        <w:t xml:space="preserve"> z</w:t>
      </w:r>
      <w:r w:rsidR="004C4DA3">
        <w:t> </w:t>
      </w:r>
      <w:r w:rsidRPr="006A5C28">
        <w:t>dnia 6 czerwca 199</w:t>
      </w:r>
      <w:r w:rsidR="004C4DA3" w:rsidRPr="006A5C28">
        <w:t>7</w:t>
      </w:r>
      <w:r w:rsidR="004C4DA3">
        <w:t> </w:t>
      </w:r>
      <w:r w:rsidRPr="006A5C28">
        <w:t>r. – Kodeks postępowania karnego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46, 30</w:t>
      </w:r>
      <w:r w:rsidR="004C4DA3" w:rsidRPr="006A5C28">
        <w:t>4</w:t>
      </w:r>
      <w:r w:rsidR="00996290">
        <w:t>,</w:t>
      </w:r>
      <w:r w:rsidR="004C4DA3">
        <w:t> </w:t>
      </w:r>
      <w:r w:rsidRPr="006A5C28">
        <w:t>117</w:t>
      </w:r>
      <w:r w:rsidR="004C4DA3" w:rsidRPr="006A5C28">
        <w:t>8</w:t>
      </w:r>
      <w:r w:rsidR="004C4DA3">
        <w:t xml:space="preserve"> i </w:t>
      </w:r>
      <w:r w:rsidR="00996290">
        <w:t>1872</w:t>
      </w:r>
      <w:r w:rsidR="00E808E6">
        <w:t xml:space="preserve"> oraz z 2026 r. poz. 187</w:t>
      </w:r>
      <w:r w:rsidRPr="006A5C28">
        <w:t>);</w:t>
      </w:r>
    </w:p>
    <w:p w14:paraId="6E568F27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informacje przetwarzane</w:t>
      </w:r>
      <w:r w:rsidR="004C4DA3" w:rsidRPr="006A5C28">
        <w:t xml:space="preserve"> w</w:t>
      </w:r>
      <w:r w:rsidR="004C4DA3">
        <w:t> </w:t>
      </w:r>
      <w:r w:rsidRPr="006A5C28">
        <w:t>systemie Eurodac są niezbędne do wykonania kary pozbawienia wolności lub środka zabezpieczającego polegającego na pozbawieniu wolności</w:t>
      </w:r>
      <w:r w:rsidR="004C4DA3" w:rsidRPr="006A5C28">
        <w:t xml:space="preserve"> w</w:t>
      </w:r>
      <w:r w:rsidR="004C4DA3">
        <w:t> </w:t>
      </w:r>
      <w:r w:rsidRPr="006A5C28">
        <w:t>odniesieniu do osoby skazanej za popełnienie któregokolwiek</w:t>
      </w:r>
      <w:r w:rsidR="004C4DA3" w:rsidRPr="006A5C28">
        <w:t xml:space="preserve"> z</w:t>
      </w:r>
      <w:r w:rsidR="004C4DA3">
        <w:t> </w:t>
      </w:r>
      <w:r w:rsidRPr="006A5C28">
        <w:t>przestępstw,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607w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czerwca 199</w:t>
      </w:r>
      <w:r w:rsidR="004C4DA3" w:rsidRPr="006A5C28">
        <w:t>7</w:t>
      </w:r>
      <w:r w:rsidR="004C4DA3">
        <w:t> </w:t>
      </w:r>
      <w:r w:rsidRPr="006A5C28">
        <w:t>r. – Kodeks postępowania karnego;</w:t>
      </w:r>
    </w:p>
    <w:p w14:paraId="09BEBEA3" w14:textId="746E7001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ogólna ocena osoby, której dane dotyczą,</w:t>
      </w:r>
      <w:r w:rsidR="004C4DA3" w:rsidRPr="006A5C28">
        <w:t xml:space="preserve"> w</w:t>
      </w:r>
      <w:r w:rsidR="004C4DA3">
        <w:t> </w:t>
      </w:r>
      <w:r w:rsidRPr="006A5C28">
        <w:t>szczególności</w:t>
      </w:r>
      <w:r w:rsidR="004C4DA3" w:rsidRPr="006A5C28">
        <w:t xml:space="preserve"> w</w:t>
      </w:r>
      <w:r w:rsidR="004C4DA3">
        <w:t> </w:t>
      </w:r>
      <w:r w:rsidRPr="006A5C28">
        <w:t>świetle wcześniej popełnionych przestępstw, pozwala przypuszczać, że osoba ta może</w:t>
      </w:r>
      <w:r w:rsidR="004C4DA3" w:rsidRPr="006A5C28">
        <w:t xml:space="preserve"> w</w:t>
      </w:r>
      <w:r w:rsidR="004C4DA3">
        <w:t> </w:t>
      </w:r>
      <w:r w:rsidRPr="006A5C28">
        <w:t xml:space="preserve">przyszłości popełnić </w:t>
      </w:r>
      <w:r w:rsidR="00C119BD">
        <w:t>czy</w:t>
      </w:r>
      <w:r w:rsidR="0068414D">
        <w:t>n</w:t>
      </w:r>
      <w:r w:rsidR="00C119BD">
        <w:t xml:space="preserve"> zabroniony będący </w:t>
      </w:r>
      <w:r w:rsidRPr="006A5C28">
        <w:t>przestępstw</w:t>
      </w:r>
      <w:r w:rsidR="00C119BD">
        <w:t>em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607w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czerwca 199</w:t>
      </w:r>
      <w:r w:rsidR="004C4DA3" w:rsidRPr="006A5C28">
        <w:t>7</w:t>
      </w:r>
      <w:r w:rsidR="004C4DA3">
        <w:t> </w:t>
      </w:r>
      <w:r w:rsidRPr="006A5C28">
        <w:t>r. – Kodeks postępowania karnego;</w:t>
      </w:r>
    </w:p>
    <w:p w14:paraId="75A4233E" w14:textId="3376D271" w:rsidR="006A5C28" w:rsidRPr="00AB5BB7" w:rsidRDefault="006A5C28" w:rsidP="00AB5BB7">
      <w:pPr>
        <w:pStyle w:val="PKTpunkt"/>
        <w:rPr>
          <w:rStyle w:val="Ppogrubienie"/>
          <w:b w:val="0"/>
        </w:rPr>
      </w:pPr>
      <w:r w:rsidRPr="006A5C28">
        <w:lastRenderedPageBreak/>
        <w:t>4)</w:t>
      </w:r>
      <w:r w:rsidRPr="006A5C28">
        <w:tab/>
      </w:r>
      <w:r w:rsidRPr="00AB5BB7">
        <w:t>istnieje</w:t>
      </w:r>
      <w:r w:rsidRPr="00AB5BB7">
        <w:rPr>
          <w:rStyle w:val="Ppogrubienie"/>
          <w:b w:val="0"/>
        </w:rPr>
        <w:t xml:space="preserve"> zagrożenie </w:t>
      </w:r>
      <w:bookmarkStart w:id="19" w:name="_Hlk198549772"/>
      <w:r w:rsidRPr="00AB5BB7">
        <w:rPr>
          <w:rStyle w:val="Ppogrubienie"/>
          <w:b w:val="0"/>
        </w:rPr>
        <w:t>dla życia lub zdrowia ludzi, infrastruktury krytycznej, mienia znacznej wartości</w:t>
      </w:r>
      <w:r w:rsidR="004C4DA3" w:rsidRPr="00AB5BB7">
        <w:rPr>
          <w:rStyle w:val="Ppogrubienie"/>
          <w:b w:val="0"/>
        </w:rPr>
        <w:t xml:space="preserve"> w </w:t>
      </w:r>
      <w:r w:rsidRPr="00AB5BB7">
        <w:rPr>
          <w:rStyle w:val="Ppogrubienie"/>
          <w:b w:val="0"/>
        </w:rPr>
        <w:t>rozumieniu</w:t>
      </w:r>
      <w:r w:rsidR="004C4DA3" w:rsidRPr="00AB5BB7">
        <w:rPr>
          <w:rStyle w:val="Ppogrubienie"/>
          <w:b w:val="0"/>
        </w:rPr>
        <w:t xml:space="preserve"> art. </w:t>
      </w:r>
      <w:r w:rsidRPr="00AB5BB7">
        <w:rPr>
          <w:rStyle w:val="Ppogrubienie"/>
          <w:b w:val="0"/>
        </w:rPr>
        <w:t>11</w:t>
      </w:r>
      <w:r w:rsidR="004C4DA3" w:rsidRPr="00AB5BB7">
        <w:rPr>
          <w:rStyle w:val="Ppogrubienie"/>
          <w:b w:val="0"/>
        </w:rPr>
        <w:t>5 § 5 </w:t>
      </w:r>
      <w:r w:rsidRPr="00AB5BB7">
        <w:rPr>
          <w:rStyle w:val="Ppogrubienie"/>
          <w:b w:val="0"/>
        </w:rPr>
        <w:t>ustawy</w:t>
      </w:r>
      <w:r w:rsidR="004C4DA3" w:rsidRPr="00AB5BB7">
        <w:rPr>
          <w:rStyle w:val="Ppogrubienie"/>
          <w:b w:val="0"/>
        </w:rPr>
        <w:t xml:space="preserve"> z </w:t>
      </w:r>
      <w:r w:rsidRPr="00AB5BB7">
        <w:rPr>
          <w:rStyle w:val="Ppogrubienie"/>
          <w:b w:val="0"/>
        </w:rPr>
        <w:t xml:space="preserve">dnia </w:t>
      </w:r>
      <w:r w:rsidR="004C4DA3" w:rsidRPr="00AB5BB7">
        <w:rPr>
          <w:rStyle w:val="Ppogrubienie"/>
          <w:b w:val="0"/>
        </w:rPr>
        <w:t>6 </w:t>
      </w:r>
      <w:r w:rsidRPr="00AB5BB7">
        <w:rPr>
          <w:rStyle w:val="Ppogrubienie"/>
          <w:b w:val="0"/>
        </w:rPr>
        <w:t>czerwca 199</w:t>
      </w:r>
      <w:r w:rsidR="004C4DA3" w:rsidRPr="00AB5BB7">
        <w:rPr>
          <w:rStyle w:val="Ppogrubienie"/>
          <w:b w:val="0"/>
        </w:rPr>
        <w:t>7 </w:t>
      </w:r>
      <w:r w:rsidRPr="00AB5BB7">
        <w:rPr>
          <w:rStyle w:val="Ppogrubienie"/>
          <w:b w:val="0"/>
        </w:rPr>
        <w:t>r. – Kodeks karny (</w:t>
      </w:r>
      <w:r w:rsidR="004C4DA3" w:rsidRPr="00AB5BB7">
        <w:rPr>
          <w:rStyle w:val="Ppogrubienie"/>
          <w:b w:val="0"/>
        </w:rPr>
        <w:t>Dz. U. z </w:t>
      </w:r>
      <w:r w:rsidRPr="00AB5BB7">
        <w:rPr>
          <w:rStyle w:val="Ppogrubienie"/>
          <w:b w:val="0"/>
        </w:rPr>
        <w:t>202</w:t>
      </w:r>
      <w:r w:rsidR="004C4DA3" w:rsidRPr="00AB5BB7">
        <w:rPr>
          <w:rStyle w:val="Ppogrubienie"/>
          <w:b w:val="0"/>
        </w:rPr>
        <w:t>5 </w:t>
      </w:r>
      <w:r w:rsidRPr="00AB5BB7">
        <w:rPr>
          <w:rStyle w:val="Ppogrubienie"/>
          <w:b w:val="0"/>
        </w:rPr>
        <w:t>r.</w:t>
      </w:r>
      <w:r w:rsidR="004C4DA3" w:rsidRPr="00AB5BB7">
        <w:rPr>
          <w:rStyle w:val="Ppogrubienie"/>
          <w:b w:val="0"/>
        </w:rPr>
        <w:t xml:space="preserve"> poz. </w:t>
      </w:r>
      <w:r w:rsidRPr="00AB5BB7">
        <w:rPr>
          <w:rStyle w:val="Ppogrubienie"/>
          <w:b w:val="0"/>
        </w:rPr>
        <w:t>38</w:t>
      </w:r>
      <w:r w:rsidR="00AB5BB7" w:rsidRPr="00AB5BB7">
        <w:rPr>
          <w:rStyle w:val="Ppogrubienie"/>
          <w:b w:val="0"/>
        </w:rPr>
        <w:t>3</w:t>
      </w:r>
      <w:r w:rsidR="00996290" w:rsidRPr="00AB5BB7">
        <w:t>,</w:t>
      </w:r>
      <w:r w:rsidR="00996290" w:rsidRPr="00AB5BB7">
        <w:rPr>
          <w:rStyle w:val="Ppogrubienie"/>
          <w:b w:val="0"/>
        </w:rPr>
        <w:t xml:space="preserve"> </w:t>
      </w:r>
      <w:r w:rsidR="00996290" w:rsidRPr="00AB5BB7">
        <w:t>1818 i 1872</w:t>
      </w:r>
      <w:r w:rsidRPr="00AB5BB7">
        <w:rPr>
          <w:rStyle w:val="Ppogrubienie"/>
          <w:b w:val="0"/>
        </w:rPr>
        <w:t>), dziedzictwa narodowego lub środowiska</w:t>
      </w:r>
      <w:bookmarkEnd w:id="19"/>
      <w:r w:rsidR="0084443D" w:rsidRPr="00AB5BB7">
        <w:rPr>
          <w:rStyle w:val="Ppogrubienie"/>
          <w:b w:val="0"/>
        </w:rPr>
        <w:t>;</w:t>
      </w:r>
    </w:p>
    <w:p w14:paraId="34E8EBEC" w14:textId="77777777" w:rsidR="006A5C28" w:rsidRPr="00AB2581" w:rsidRDefault="006A5C28" w:rsidP="00AB2581">
      <w:pPr>
        <w:pStyle w:val="PKTpunkt"/>
        <w:rPr>
          <w:rStyle w:val="Ppogrubienie"/>
          <w:b w:val="0"/>
        </w:rPr>
      </w:pPr>
      <w:r w:rsidRPr="00AB2581">
        <w:rPr>
          <w:rStyle w:val="Ppogrubienie"/>
          <w:b w:val="0"/>
        </w:rPr>
        <w:t>5)</w:t>
      </w:r>
      <w:r w:rsidRPr="00AB2581">
        <w:rPr>
          <w:rStyle w:val="Ppogrubienie"/>
          <w:b w:val="0"/>
        </w:rPr>
        <w:tab/>
        <w:t xml:space="preserve">zachodzi potrzeba </w:t>
      </w:r>
      <w:bookmarkStart w:id="20" w:name="_Hlk198549789"/>
      <w:r w:rsidRPr="00AB2581">
        <w:rPr>
          <w:rStyle w:val="Ppogrubienie"/>
          <w:b w:val="0"/>
        </w:rPr>
        <w:t>zapobieżenia zdarzeniu</w:t>
      </w:r>
      <w:r w:rsidR="004C4DA3" w:rsidRPr="00AB2581">
        <w:rPr>
          <w:rStyle w:val="Ppogrubienie"/>
          <w:b w:val="0"/>
        </w:rPr>
        <w:t xml:space="preserve"> o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charakterze terrorystycznym</w:t>
      </w:r>
      <w:r w:rsidR="004C4DA3" w:rsidRPr="00AB2581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rozumieniu</w:t>
      </w:r>
      <w:r w:rsidR="004C4DA3">
        <w:rPr>
          <w:rStyle w:val="Ppogrubienie"/>
          <w:b w:val="0"/>
        </w:rPr>
        <w:t xml:space="preserve"> art. </w:t>
      </w:r>
      <w:r w:rsidR="004C4DA3" w:rsidRPr="00AB2581">
        <w:rPr>
          <w:rStyle w:val="Ppogrubienie"/>
          <w:b w:val="0"/>
        </w:rPr>
        <w:t>2</w:t>
      </w:r>
      <w:r w:rsidR="004C4DA3">
        <w:rPr>
          <w:rStyle w:val="Ppogrubienie"/>
          <w:b w:val="0"/>
        </w:rPr>
        <w:t xml:space="preserve"> pkt </w:t>
      </w:r>
      <w:r w:rsidR="004C4DA3" w:rsidRPr="00AB2581">
        <w:rPr>
          <w:rStyle w:val="Ppogrubienie"/>
          <w:b w:val="0"/>
        </w:rPr>
        <w:t>7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ustawy</w:t>
      </w:r>
      <w:r w:rsidR="004C4DA3" w:rsidRPr="00AB2581">
        <w:rPr>
          <w:rStyle w:val="Ppogrubienie"/>
          <w:b w:val="0"/>
        </w:rPr>
        <w:t xml:space="preserve"> z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dnia 1</w:t>
      </w:r>
      <w:r w:rsidR="004C4DA3" w:rsidRPr="00AB2581">
        <w:rPr>
          <w:rStyle w:val="Ppogrubienie"/>
          <w:b w:val="0"/>
        </w:rPr>
        <w:t>0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czerwca 201</w:t>
      </w:r>
      <w:r w:rsidR="004C4DA3" w:rsidRPr="00AB2581">
        <w:rPr>
          <w:rStyle w:val="Ppogrubienie"/>
          <w:b w:val="0"/>
        </w:rPr>
        <w:t>6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r.</w:t>
      </w:r>
      <w:r w:rsidR="004C4DA3" w:rsidRPr="00AB2581">
        <w:rPr>
          <w:rStyle w:val="Ppogrubienie"/>
          <w:b w:val="0"/>
        </w:rPr>
        <w:t xml:space="preserve"> o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działaniach antyterrorystycznych (</w:t>
      </w:r>
      <w:r w:rsidR="004C4DA3">
        <w:rPr>
          <w:rStyle w:val="Ppogrubienie"/>
          <w:b w:val="0"/>
        </w:rPr>
        <w:t>Dz. U.</w:t>
      </w:r>
      <w:r w:rsidRPr="00AB2581">
        <w:rPr>
          <w:rStyle w:val="Ppogrubienie"/>
          <w:b w:val="0"/>
        </w:rPr>
        <w:t xml:space="preserve"> z 202</w:t>
      </w:r>
      <w:r w:rsidR="004C4DA3" w:rsidRPr="00AB2581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> </w:t>
      </w:r>
      <w:r w:rsidRPr="00AB2581">
        <w:rPr>
          <w:rStyle w:val="Ppogrubienie"/>
          <w:b w:val="0"/>
        </w:rPr>
        <w:t>r.</w:t>
      </w:r>
      <w:r w:rsidR="004C4DA3">
        <w:rPr>
          <w:rStyle w:val="Ppogrubienie"/>
          <w:b w:val="0"/>
        </w:rPr>
        <w:t xml:space="preserve"> poz. </w:t>
      </w:r>
      <w:r w:rsidRPr="00AB2581">
        <w:rPr>
          <w:rStyle w:val="Ppogrubienie"/>
          <w:b w:val="0"/>
        </w:rPr>
        <w:t>194)</w:t>
      </w:r>
      <w:bookmarkEnd w:id="20"/>
      <w:r w:rsidRPr="00AB2581">
        <w:rPr>
          <w:rStyle w:val="Ppogrubienie"/>
          <w:b w:val="0"/>
        </w:rPr>
        <w:t>;</w:t>
      </w:r>
    </w:p>
    <w:p w14:paraId="66AF93E0" w14:textId="77777777" w:rsidR="006A5C28" w:rsidRPr="00AB2581" w:rsidRDefault="006A5C28" w:rsidP="00AB2581">
      <w:pPr>
        <w:pStyle w:val="PKTpunkt"/>
        <w:rPr>
          <w:rStyle w:val="Ppogrubienie"/>
          <w:b w:val="0"/>
        </w:rPr>
      </w:pPr>
      <w:r w:rsidRPr="00AB2581">
        <w:rPr>
          <w:rStyle w:val="Ppogrubienie"/>
          <w:b w:val="0"/>
        </w:rPr>
        <w:t>6)</w:t>
      </w:r>
      <w:r w:rsidRPr="00AB2581">
        <w:rPr>
          <w:rStyle w:val="Ppogrubienie"/>
          <w:b w:val="0"/>
        </w:rPr>
        <w:tab/>
        <w:t xml:space="preserve">zachodzi potrzeba </w:t>
      </w:r>
      <w:bookmarkStart w:id="21" w:name="_Hlk198549804"/>
      <w:r w:rsidRPr="00AB2581">
        <w:rPr>
          <w:rStyle w:val="Ppogrubienie"/>
          <w:b w:val="0"/>
        </w:rPr>
        <w:t>ochrony dobra prawnego osoby małoletniej</w:t>
      </w:r>
      <w:bookmarkEnd w:id="21"/>
      <w:r w:rsidRPr="00AB2581">
        <w:rPr>
          <w:rStyle w:val="Ppogrubienie"/>
          <w:b w:val="0"/>
        </w:rPr>
        <w:t>.</w:t>
      </w:r>
    </w:p>
    <w:p w14:paraId="78C8DBBA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7.</w:t>
      </w:r>
      <w:r w:rsidRPr="006A5C28">
        <w:t xml:space="preserve"> Minister właściwy do spraw wewnętrznych określi,</w:t>
      </w:r>
      <w:r w:rsidR="004C4DA3" w:rsidRPr="006A5C28">
        <w:t xml:space="preserve"> w</w:t>
      </w:r>
      <w:r w:rsidR="004C4DA3">
        <w:t> </w:t>
      </w:r>
      <w:r w:rsidRPr="006A5C28">
        <w:t>drodze rozporządzenia:</w:t>
      </w:r>
    </w:p>
    <w:p w14:paraId="4CA2693A" w14:textId="4213E090" w:rsidR="006A5C28" w:rsidRPr="006A5C28" w:rsidRDefault="006A5C28" w:rsidP="006A5C28">
      <w:pPr>
        <w:pStyle w:val="PKTpunkt"/>
      </w:pPr>
      <w:r w:rsidRPr="006A5C28">
        <w:t>1)</w:t>
      </w:r>
      <w:r w:rsidRPr="006A5C28">
        <w:tab/>
      </w:r>
      <w:bookmarkStart w:id="22" w:name="_Hlk206584355"/>
      <w:r w:rsidRPr="006A5C28">
        <w:t>tryb porównywania</w:t>
      </w:r>
      <w:r w:rsidR="004C4DA3" w:rsidRPr="006A5C28">
        <w:t xml:space="preserve"> i</w:t>
      </w:r>
      <w:r w:rsidR="004C4DA3">
        <w:t> </w:t>
      </w:r>
      <w:r w:rsidRPr="006A5C28">
        <w:t>przesyłania danych do systemu Eurodac na potrzeby ochrony porządku publicznego</w:t>
      </w:r>
      <w:bookmarkEnd w:id="22"/>
      <w:r w:rsidR="0084443D">
        <w:t>;</w:t>
      </w:r>
    </w:p>
    <w:p w14:paraId="0DABBD40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wzory:</w:t>
      </w:r>
    </w:p>
    <w:p w14:paraId="1087F84D" w14:textId="77777777" w:rsidR="006A5C28" w:rsidRPr="006A5C28" w:rsidRDefault="006A5C28" w:rsidP="006A5C28">
      <w:pPr>
        <w:pStyle w:val="LITlitera"/>
      </w:pPr>
      <w:r w:rsidRPr="006A5C28">
        <w:t>a)</w:t>
      </w:r>
      <w:r w:rsidRPr="006A5C28">
        <w:tab/>
        <w:t>wniosku</w:t>
      </w:r>
      <w:r w:rsidR="004C4DA3" w:rsidRPr="006A5C28">
        <w:t xml:space="preserve"> o</w:t>
      </w:r>
      <w:r w:rsidR="004C4DA3">
        <w:t> </w:t>
      </w:r>
      <w:r w:rsidRPr="006A5C28">
        <w:t>porównanie danych</w:t>
      </w:r>
      <w:r w:rsidR="004C4DA3" w:rsidRPr="006A5C28">
        <w:t xml:space="preserve"> z</w:t>
      </w:r>
      <w:r w:rsidR="004C4DA3">
        <w:t> </w:t>
      </w:r>
      <w:r w:rsidRPr="006A5C28">
        <w:t>danymi Eurodac,</w:t>
      </w:r>
    </w:p>
    <w:p w14:paraId="4B4D505A" w14:textId="77777777" w:rsidR="006A5C28" w:rsidRPr="006A5C28" w:rsidRDefault="006A5C28" w:rsidP="006A5C28">
      <w:pPr>
        <w:pStyle w:val="LITlitera"/>
      </w:pPr>
      <w:r w:rsidRPr="006A5C28">
        <w:t>b)</w:t>
      </w:r>
      <w:r w:rsidRPr="006A5C28">
        <w:tab/>
        <w:t>wniosku</w:t>
      </w:r>
      <w:r w:rsidR="004C4DA3" w:rsidRPr="006A5C28">
        <w:t xml:space="preserve"> o</w:t>
      </w:r>
      <w:r w:rsidR="004C4DA3">
        <w:t> </w:t>
      </w:r>
      <w:bookmarkStart w:id="23" w:name="_Hlk206665162"/>
      <w:r w:rsidRPr="006A5C28">
        <w:t>udostępnienie danych Eurodac po uprzednim dokonaniu sprawdzenia we wspólnym repozytorium danych umożliwiających identyfikację na podstawie</w:t>
      </w:r>
      <w:r w:rsidR="004C4DA3">
        <w:t xml:space="preserve"> art. </w:t>
      </w:r>
      <w:r w:rsidRPr="006A5C28">
        <w:t>3</w:t>
      </w:r>
      <w:r w:rsidR="004C4DA3" w:rsidRPr="006A5C28">
        <w:t>3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</w:t>
      </w:r>
      <w:bookmarkEnd w:id="23"/>
      <w:r w:rsidRPr="006A5C28">
        <w:t>,</w:t>
      </w:r>
    </w:p>
    <w:p w14:paraId="7010773E" w14:textId="77777777" w:rsidR="006A5C28" w:rsidRPr="006A5C28" w:rsidRDefault="006A5C28" w:rsidP="006A5C28">
      <w:pPr>
        <w:pStyle w:val="LITlitera"/>
      </w:pPr>
      <w:r w:rsidRPr="006A5C28">
        <w:t>c)</w:t>
      </w:r>
      <w:r w:rsidRPr="006A5C28">
        <w:tab/>
        <w:t>formularza wyniku porównania danych</w:t>
      </w:r>
      <w:r w:rsidR="004C4DA3" w:rsidRPr="006A5C28">
        <w:t xml:space="preserve"> z</w:t>
      </w:r>
      <w:r w:rsidR="004C4DA3">
        <w:t> </w:t>
      </w:r>
      <w:r w:rsidRPr="006A5C28">
        <w:t>danymi Eurodac</w:t>
      </w:r>
    </w:p>
    <w:p w14:paraId="42BB6A9A" w14:textId="77777777" w:rsidR="006A5C28" w:rsidRPr="006A5C28" w:rsidRDefault="006A5C28" w:rsidP="006A5C28">
      <w:pPr>
        <w:pStyle w:val="CZWSPPKTczwsplnapunktw"/>
      </w:pPr>
      <w:r w:rsidRPr="006A5C28">
        <w:t xml:space="preserve">– uwzględniając </w:t>
      </w:r>
      <w:bookmarkStart w:id="24" w:name="_Hlk206584413"/>
      <w:r w:rsidRPr="006A5C28">
        <w:t>potrzebę sprawnego udzielania informacji</w:t>
      </w:r>
      <w:r w:rsidR="004C4DA3" w:rsidRPr="006A5C28">
        <w:t xml:space="preserve"> o</w:t>
      </w:r>
      <w:r w:rsidR="004C4DA3">
        <w:t> </w:t>
      </w:r>
      <w:r w:rsidRPr="006A5C28">
        <w:t>wyniku porównania danych z danymi Eurodac</w:t>
      </w:r>
      <w:bookmarkEnd w:id="24"/>
      <w:r w:rsidRPr="006A5C28">
        <w:t>.</w:t>
      </w:r>
    </w:p>
    <w:p w14:paraId="2AF57122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8.</w:t>
      </w:r>
      <w:r w:rsidRPr="006A5C28">
        <w:t xml:space="preserve"> 1. Komunikacja pomiędzy </w:t>
      </w:r>
      <w:bookmarkStart w:id="25" w:name="_Hlk213237289"/>
      <w:r w:rsidRPr="006A5C28">
        <w:t>systemem Eurodac,</w:t>
      </w:r>
      <w:r w:rsidR="004C4DA3" w:rsidRPr="006A5C28">
        <w:t xml:space="preserve"> a</w:t>
      </w:r>
      <w:r w:rsidR="004C4DA3">
        <w:t> </w:t>
      </w:r>
      <w:r w:rsidRPr="006A5C28">
        <w:t>organami,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Pr="006A5C28">
        <w:t>1</w:t>
      </w:r>
      <w:bookmarkEnd w:id="25"/>
      <w:r w:rsidRPr="006A5C28">
        <w:t xml:space="preserve">, odbywa się </w:t>
      </w:r>
      <w:bookmarkStart w:id="26" w:name="_Hlk213237362"/>
      <w:r w:rsidRPr="006A5C28">
        <w:t>za pośrednictwem krajowego punktu dostępu,</w:t>
      </w:r>
      <w:r w:rsidR="004C4DA3" w:rsidRPr="006A5C28">
        <w:t xml:space="preserve"> z</w:t>
      </w:r>
      <w:r w:rsidR="004C4DA3">
        <w:t> </w:t>
      </w:r>
      <w:r w:rsidRPr="006A5C28">
        <w:t>wykorzystaniem systemów teleinformatycznych tych organów, spełniających wymogi bezpieczeństwa</w:t>
      </w:r>
      <w:r w:rsidR="004C4DA3" w:rsidRPr="006A5C28">
        <w:t xml:space="preserve"> i</w:t>
      </w:r>
      <w:r w:rsidR="004C4DA3">
        <w:t> </w:t>
      </w:r>
      <w:r w:rsidRPr="006A5C28">
        <w:t>efektywności przekazywania danych, lub za pośrednictwem WUI</w:t>
      </w:r>
      <w:bookmarkEnd w:id="26"/>
      <w:r w:rsidRPr="006A5C28">
        <w:t>.</w:t>
      </w:r>
    </w:p>
    <w:p w14:paraId="2502015E" w14:textId="77777777" w:rsidR="006A5C28" w:rsidRPr="006A5C28" w:rsidRDefault="006A5C28" w:rsidP="006A5C28">
      <w:pPr>
        <w:pStyle w:val="USTustnpkodeksu"/>
      </w:pPr>
      <w:r w:rsidRPr="006A5C28">
        <w:t>2. Komunikacja pomiędzy NAP Eurodac, organami,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 w:rsidRPr="006A5C28">
        <w:t xml:space="preserve"> i</w:t>
      </w:r>
      <w:r w:rsidR="004C4DA3">
        <w:t> </w:t>
      </w:r>
      <w:r w:rsidRPr="006A5C28">
        <w:t>organami weryfikującymi odbywa się</w:t>
      </w:r>
      <w:r w:rsidR="004C4DA3" w:rsidRPr="006A5C28">
        <w:t xml:space="preserve"> z</w:t>
      </w:r>
      <w:r w:rsidR="004C4DA3">
        <w:t> </w:t>
      </w:r>
      <w:r w:rsidRPr="006A5C28">
        <w:t>wykorzystaniem systemów teleinformatycznych organów,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1, spełniających wymogi określone</w:t>
      </w:r>
      <w:r w:rsidR="004C4DA3" w:rsidRPr="006A5C28">
        <w:t xml:space="preserve"> w</w:t>
      </w:r>
      <w:r w:rsidR="004C4DA3">
        <w:t> art.</w:t>
      </w:r>
      <w:r w:rsidR="00EA2D16">
        <w:t xml:space="preserve"> </w:t>
      </w:r>
      <w:r w:rsidRPr="006A5C28">
        <w:t>3</w:t>
      </w:r>
      <w:r w:rsidR="004C4DA3" w:rsidRPr="006A5C28">
        <w:t>5</w:t>
      </w:r>
      <w:r w:rsidR="00EA2D16">
        <w:t xml:space="preserve"> </w:t>
      </w:r>
      <w:r w:rsidRPr="006A5C28">
        <w:t>rozporządzenia 2024/1358.</w:t>
      </w:r>
    </w:p>
    <w:p w14:paraId="58FB28B9" w14:textId="2705F94C" w:rsidR="006A5C28" w:rsidRPr="006A5C28" w:rsidRDefault="006A5C28" w:rsidP="006A5C28">
      <w:pPr>
        <w:pStyle w:val="USTustnpkodeksu"/>
      </w:pPr>
      <w:r w:rsidRPr="006A5C28">
        <w:t>3. Minister właściwy do spraw wewnętrznych określi,</w:t>
      </w:r>
      <w:r w:rsidR="004C4DA3" w:rsidRPr="006A5C28">
        <w:t xml:space="preserve"> w</w:t>
      </w:r>
      <w:r w:rsidR="004C4DA3">
        <w:t> </w:t>
      </w:r>
      <w:r w:rsidRPr="006A5C28">
        <w:t xml:space="preserve">drodze rozporządzenia, </w:t>
      </w:r>
      <w:bookmarkStart w:id="27" w:name="_Hlk213237432"/>
      <w:r w:rsidRPr="006A5C28">
        <w:t>warunki techniczne dokonywania wpisów danych przez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Pr="006A5C28">
        <w:t>1, oraz występowania</w:t>
      </w:r>
      <w:r w:rsidR="004C4DA3" w:rsidRPr="006A5C28">
        <w:t xml:space="preserve"> z</w:t>
      </w:r>
      <w:r w:rsidR="004C4DA3">
        <w:t> </w:t>
      </w:r>
      <w:r w:rsidRPr="006A5C28">
        <w:t>wnioskami,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5,</w:t>
      </w:r>
      <w:r w:rsidR="004C4DA3" w:rsidRPr="006A5C28">
        <w:t xml:space="preserve"> a</w:t>
      </w:r>
      <w:r w:rsidR="004C4DA3">
        <w:t> </w:t>
      </w:r>
      <w:r w:rsidRPr="006A5C28">
        <w:t xml:space="preserve">także </w:t>
      </w:r>
      <w:bookmarkEnd w:id="27"/>
      <w:r w:rsidRPr="006A5C28">
        <w:t>szczegółowe wymogi techniczne dla systemów teleinformatycznych,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="004C4DA3" w:rsidRPr="006A5C28">
        <w:t>1</w:t>
      </w:r>
      <w:r w:rsidR="004C4DA3">
        <w:t xml:space="preserve"> i </w:t>
      </w:r>
      <w:r w:rsidRPr="006A5C28">
        <w:t>2, uwzględniając konieczność zapewnienia bezpiecznego</w:t>
      </w:r>
      <w:r w:rsidR="004C4DA3" w:rsidRPr="006A5C28">
        <w:t xml:space="preserve"> i</w:t>
      </w:r>
      <w:r w:rsidR="004C4DA3">
        <w:t> </w:t>
      </w:r>
      <w:r w:rsidRPr="006A5C28">
        <w:t>efektywnego przekazywania danych oraz bezpieczeństwo</w:t>
      </w:r>
      <w:r w:rsidR="004C4DA3" w:rsidRPr="006A5C28">
        <w:t xml:space="preserve"> i</w:t>
      </w:r>
      <w:r w:rsidR="004C4DA3">
        <w:t> </w:t>
      </w:r>
      <w:r w:rsidRPr="006A5C28">
        <w:t>ochronę danych przetwarzanych</w:t>
      </w:r>
      <w:r w:rsidR="004C4DA3" w:rsidRPr="006A5C28">
        <w:t xml:space="preserve"> w</w:t>
      </w:r>
      <w:r w:rsidR="004C4DA3">
        <w:t> </w:t>
      </w:r>
      <w:r w:rsidRPr="006A5C28">
        <w:t xml:space="preserve">systemie Eurodac. </w:t>
      </w:r>
    </w:p>
    <w:p w14:paraId="3656162D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lastRenderedPageBreak/>
        <w:t>Art. 9.</w:t>
      </w:r>
      <w:r w:rsidRPr="006A5C28">
        <w:t xml:space="preserve"> 1. Straż Graniczna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>
        <w:t xml:space="preserve"> art. </w:t>
      </w:r>
      <w:r w:rsidRPr="006A5C28">
        <w:t>1</w:t>
      </w:r>
      <w:r w:rsidR="004C4DA3" w:rsidRPr="006A5C28">
        <w:t>7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4C4DA3" w:rsidRPr="006A5C28">
        <w:t>i</w:t>
      </w:r>
      <w:r w:rsidR="004C4DA3">
        <w:t> </w:t>
      </w:r>
      <w:r w:rsidRPr="006A5C28">
        <w:t>rozporządzenia 2024/1358,</w:t>
      </w:r>
      <w:r w:rsidR="004C4DA3" w:rsidRPr="006A5C28">
        <w:t xml:space="preserve"> w</w:t>
      </w:r>
      <w:r w:rsidR="004C4DA3">
        <w:t> </w:t>
      </w:r>
      <w:bookmarkStart w:id="28" w:name="_Hlk189229398"/>
      <w:r w:rsidRPr="006A5C28">
        <w:t>celu porównania oraz zapisania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bookmarkEnd w:id="28"/>
      <w:r w:rsidRPr="006A5C28">
        <w:t>.</w:t>
      </w:r>
    </w:p>
    <w:p w14:paraId="1F9D9571" w14:textId="77777777" w:rsidR="006A5C28" w:rsidRPr="006A5C28" w:rsidRDefault="006A5C28" w:rsidP="006A5C28">
      <w:pPr>
        <w:pStyle w:val="USTustnpkodeksu"/>
      </w:pPr>
      <w:r w:rsidRPr="006A5C28">
        <w:t>2. Straż Graniczna</w:t>
      </w:r>
      <w:r w:rsidRPr="006A5C28">
        <w:rPr>
          <w:rStyle w:val="Kkursywa"/>
        </w:rPr>
        <w:t xml:space="preserve"> </w:t>
      </w:r>
      <w:r w:rsidRPr="006A5C28">
        <w:t>przesyła do NAP Eurodac zestaw danych zawierający dane biometryczne pobrane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5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</w:t>
      </w:r>
      <w:r w:rsidR="004C4DA3" w:rsidRPr="006A5C28">
        <w:t>8</w:t>
      </w:r>
      <w:r w:rsidR="004C4DA3">
        <w:t xml:space="preserve"> i art. </w:t>
      </w:r>
      <w:r w:rsidRPr="006A5C28">
        <w:t>5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4C4DA3" w:rsidRPr="006A5C28">
        <w:t>a</w:t>
      </w:r>
      <w:r w:rsidR="004C4DA3">
        <w:t> </w:t>
      </w:r>
      <w:r w:rsidRPr="006A5C28">
        <w:t>(i) rozporządzenia 2024/1351,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>
        <w:t xml:space="preserve"> art. </w:t>
      </w:r>
      <w:r w:rsidRPr="006A5C28">
        <w:t>1</w:t>
      </w:r>
      <w:r w:rsidR="004C4DA3" w:rsidRPr="006A5C28">
        <w:t>7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4C4DA3" w:rsidRPr="006A5C28">
        <w:t>i</w:t>
      </w:r>
      <w:r w:rsidR="004C4DA3">
        <w:t> </w:t>
      </w:r>
      <w:r w:rsidRPr="006A5C28">
        <w:t>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 oraz 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7B7AC266" w14:textId="77777777" w:rsidR="006A5C28" w:rsidRPr="006A5C28" w:rsidRDefault="006A5C28" w:rsidP="006A5C28">
      <w:pPr>
        <w:pStyle w:val="USTustnpkodeksu"/>
      </w:pPr>
      <w:r w:rsidRPr="006A5C28">
        <w:t>3.</w:t>
      </w:r>
      <w:r w:rsidR="004C4DA3" w:rsidRPr="006A5C28">
        <w:t xml:space="preserve"> W</w:t>
      </w:r>
      <w:r w:rsidR="004C4DA3">
        <w:t> </w:t>
      </w:r>
      <w:r w:rsidRPr="006A5C28">
        <w:t>przypadku,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4C4DA3" w:rsidRPr="006A5C28">
        <w:t>a</w:t>
      </w:r>
      <w:r w:rsidR="004C4DA3">
        <w:t> </w:t>
      </w:r>
      <w:r w:rsidRPr="006A5C28">
        <w:t>rozporządzenia 2024/1358, zestaw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1, przesyła się do NAP Eurodac wraz</w:t>
      </w:r>
      <w:r w:rsidR="004C4DA3" w:rsidRPr="006A5C28">
        <w:t xml:space="preserve"> z</w:t>
      </w:r>
      <w:r w:rsidR="004C4DA3">
        <w:t> </w:t>
      </w:r>
      <w:r w:rsidRPr="006A5C28">
        <w:t>informacją</w:t>
      </w:r>
      <w:r w:rsidR="004C4DA3" w:rsidRPr="006A5C28">
        <w:t xml:space="preserve"> o</w:t>
      </w:r>
      <w:r w:rsidR="004C4DA3">
        <w:t> </w:t>
      </w:r>
      <w:r w:rsidRPr="006A5C28">
        <w:t>dacie przybycia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w</w:t>
      </w:r>
      <w:r w:rsidR="004C4DA3">
        <w:t> </w:t>
      </w:r>
      <w:r w:rsidRPr="006A5C28">
        <w:t>celu zapisania w systemie Eurodac.</w:t>
      </w:r>
    </w:p>
    <w:p w14:paraId="2F80C5A8" w14:textId="77777777" w:rsidR="006A5C28" w:rsidRPr="006A5C28" w:rsidRDefault="006A5C28" w:rsidP="006A5C28">
      <w:pPr>
        <w:pStyle w:val="USTustnpkodeksu"/>
      </w:pPr>
      <w:r w:rsidRPr="006A5C28">
        <w:t>4.</w:t>
      </w:r>
      <w:r w:rsidR="004C4DA3" w:rsidRPr="006A5C28">
        <w:t xml:space="preserve"> W</w:t>
      </w:r>
      <w:r w:rsidR="004C4DA3">
        <w:t> </w:t>
      </w:r>
      <w:bookmarkStart w:id="29" w:name="_Hlk196748480"/>
      <w:bookmarkStart w:id="30" w:name="_Hlk196746633"/>
      <w:r w:rsidRPr="006A5C28">
        <w:t>przypadku osób,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4C4DA3" w:rsidRPr="006A5C28">
        <w:t>a</w:t>
      </w:r>
      <w:r w:rsidR="004C4DA3">
        <w:t> </w:t>
      </w:r>
      <w:r w:rsidRPr="006A5C28">
        <w:t>(ii)</w:t>
      </w:r>
      <w:r w:rsidR="004C4DA3" w:rsidRPr="006A5C28">
        <w:t xml:space="preserve"> i</w:t>
      </w:r>
      <w:r w:rsidR="004C4DA3">
        <w:t> art. </w:t>
      </w:r>
      <w:r w:rsidRPr="006A5C28">
        <w:t>6</w:t>
      </w:r>
      <w:r w:rsidR="004C4DA3" w:rsidRPr="006A5C28">
        <w:t>8</w:t>
      </w:r>
      <w:r w:rsidR="004C4DA3">
        <w:t xml:space="preserve"> ust. </w:t>
      </w:r>
      <w:r w:rsidR="004C4DA3" w:rsidRPr="006A5C28">
        <w:t>4</w:t>
      </w:r>
      <w:r w:rsidR="004C4DA3">
        <w:t> </w:t>
      </w:r>
      <w:r w:rsidRPr="006A5C28">
        <w:t>rozporządzenia 2024/1351, zestaw danych,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2, przesyła się do NAP Eurodac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6</w:t>
      </w:r>
      <w:r w:rsidR="004C4DA3">
        <w:t> </w:t>
      </w:r>
      <w:r w:rsidRPr="006A5C28">
        <w:t>rozporządzenia 2024/1358</w:t>
      </w:r>
      <w:bookmarkEnd w:id="29"/>
      <w:r w:rsidRPr="006A5C28">
        <w:t>.</w:t>
      </w:r>
      <w:bookmarkEnd w:id="30"/>
    </w:p>
    <w:p w14:paraId="7A2B8895" w14:textId="4238DBB4" w:rsidR="006A5C28" w:rsidRPr="006A5C28" w:rsidRDefault="006A5C28" w:rsidP="006A5C28">
      <w:pPr>
        <w:pStyle w:val="USTustnpkodeksu"/>
      </w:pPr>
      <w:r w:rsidRPr="006A5C28">
        <w:t>5. Zestaw</w:t>
      </w:r>
      <w:r w:rsidR="00C119BD">
        <w:t>y</w:t>
      </w:r>
      <w:r w:rsidRPr="006A5C28">
        <w:t xml:space="preserve"> danych</w:t>
      </w:r>
      <w:r w:rsidR="004C4DA3" w:rsidRPr="006A5C28">
        <w:t xml:space="preserve"> o</w:t>
      </w:r>
      <w:r w:rsidR="004C4DA3">
        <w:t> </w:t>
      </w:r>
      <w:r w:rsidRPr="006A5C28">
        <w:t>osob</w:t>
      </w:r>
      <w:r w:rsidR="00C119BD">
        <w:t>ach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</w:t>
      </w:r>
      <w:r w:rsidR="00C119BD">
        <w:t>ych</w:t>
      </w:r>
      <w:r w:rsidRPr="006A5C28">
        <w:t xml:space="preserve"> mowa</w:t>
      </w:r>
      <w:r w:rsidR="004C4DA3" w:rsidRPr="006A5C28">
        <w:t xml:space="preserve"> w</w:t>
      </w:r>
      <w:r w:rsidR="004C4DA3">
        <w:t> ust. </w:t>
      </w:r>
      <w:r w:rsidRPr="006A5C28">
        <w:t>1–4, aktualizuje:</w:t>
      </w:r>
    </w:p>
    <w:p w14:paraId="7323B210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6</w:t>
      </w:r>
      <w:r w:rsidR="004C4DA3">
        <w:t xml:space="preserve"> ust. </w:t>
      </w:r>
      <w:r w:rsidRPr="006A5C28">
        <w:t xml:space="preserve">1, </w:t>
      </w:r>
      <w:r w:rsidR="004C4DA3" w:rsidRPr="006A5C28">
        <w:t>3</w:t>
      </w:r>
      <w:r w:rsidR="004C4DA3">
        <w:t xml:space="preserve"> i </w:t>
      </w:r>
      <w:r w:rsidRPr="006A5C28">
        <w:t>4,</w:t>
      </w:r>
      <w:r w:rsidR="004C4DA3">
        <w:t xml:space="preserve"> art. </w:t>
      </w:r>
      <w:r w:rsidRPr="006A5C28">
        <w:t>1</w:t>
      </w:r>
      <w:r w:rsidR="004C4DA3" w:rsidRPr="006A5C28">
        <w:t>7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Pr="006A5C28">
        <w:t>h oraz j,</w:t>
      </w:r>
      <w:r w:rsidR="004C4DA3" w:rsidRPr="006A5C28">
        <w:t xml:space="preserve"> a</w:t>
      </w:r>
      <w:r w:rsidR="004C4DA3">
        <w:t> </w:t>
      </w:r>
      <w:r w:rsidRPr="006A5C28">
        <w:t>także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2024/1358;</w:t>
      </w:r>
    </w:p>
    <w:p w14:paraId="3B730C6B" w14:textId="77777777" w:rsidR="006A5C28" w:rsidRPr="00DB6737" w:rsidRDefault="006A5C28" w:rsidP="00DB6737">
      <w:pPr>
        <w:pStyle w:val="PKTpunkt"/>
      </w:pPr>
      <w:r w:rsidRPr="006A5C28">
        <w:t>2)</w:t>
      </w:r>
      <w:r w:rsidRPr="006A5C28">
        <w:tab/>
      </w:r>
      <w:r w:rsidRPr="00DB6737">
        <w:t xml:space="preserve">Straż Graniczna lub </w:t>
      </w:r>
      <w:r w:rsidRPr="00DB6737">
        <w:rPr>
          <w:rStyle w:val="Kkursywa"/>
          <w:i w:val="0"/>
        </w:rPr>
        <w:t>Szef Urzędu do Spraw Cudzoziemców</w:t>
      </w:r>
      <w:r w:rsidR="00DB6737">
        <w:t xml:space="preserve"> –</w:t>
      </w:r>
      <w:r w:rsidR="004C4DA3">
        <w:t xml:space="preserve"> w </w:t>
      </w:r>
      <w:r w:rsidR="00DB6737">
        <w:t>zakresie wskazanym</w:t>
      </w:r>
      <w:r w:rsidR="004C4DA3">
        <w:t xml:space="preserve"> w art. </w:t>
      </w:r>
      <w:r w:rsidRPr="00DB6737">
        <w:t>1</w:t>
      </w:r>
      <w:r w:rsidR="004C4DA3" w:rsidRPr="00DB6737">
        <w:t>6</w:t>
      </w:r>
      <w:r w:rsidR="004C4DA3">
        <w:t xml:space="preserve"> ust. </w:t>
      </w:r>
      <w:r w:rsidR="004C4DA3" w:rsidRPr="00DB6737">
        <w:t>2</w:t>
      </w:r>
      <w:r w:rsidR="004C4DA3">
        <w:t xml:space="preserve"> lit. </w:t>
      </w:r>
      <w:r w:rsidRPr="00DB6737">
        <w:t>c oraz</w:t>
      </w:r>
      <w:r w:rsidR="004C4DA3" w:rsidRPr="00DB6737">
        <w:t xml:space="preserve"> w</w:t>
      </w:r>
      <w:r w:rsidR="004C4DA3">
        <w:t> art. </w:t>
      </w:r>
      <w:r w:rsidRPr="00DB6737">
        <w:t>1</w:t>
      </w:r>
      <w:r w:rsidR="004C4DA3" w:rsidRPr="00DB6737">
        <w:t>7</w:t>
      </w:r>
      <w:r w:rsidR="004C4DA3">
        <w:t xml:space="preserve"> ust. </w:t>
      </w:r>
      <w:r w:rsidR="004C4DA3" w:rsidRPr="00DB6737">
        <w:t>2</w:t>
      </w:r>
      <w:r w:rsidR="004C4DA3">
        <w:t xml:space="preserve"> lit. </w:t>
      </w:r>
      <w:r w:rsidRPr="00DB6737">
        <w:t>k</w:t>
      </w:r>
      <w:r w:rsidR="004C4DA3" w:rsidRPr="00DB6737">
        <w:t xml:space="preserve"> i</w:t>
      </w:r>
      <w:r w:rsidR="004C4DA3">
        <w:t> ust. </w:t>
      </w:r>
      <w:r w:rsidR="004C4DA3" w:rsidRPr="00DB6737">
        <w:t>4</w:t>
      </w:r>
      <w:r w:rsidR="004C4DA3">
        <w:t> </w:t>
      </w:r>
      <w:r w:rsidRPr="00DB6737">
        <w:t>rozporządzenia 2024/1358;</w:t>
      </w:r>
    </w:p>
    <w:p w14:paraId="47B04168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Straż Graniczna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Pr="006A5C28">
        <w:t>b oraz d rozporządzenia 2024/1358.</w:t>
      </w:r>
    </w:p>
    <w:p w14:paraId="4FCA1922" w14:textId="77777777" w:rsidR="006A5C28" w:rsidRPr="006A5C28" w:rsidRDefault="006A5C28" w:rsidP="006A5C28">
      <w:pPr>
        <w:pStyle w:val="USTustnpkodeksu"/>
      </w:pPr>
      <w:r w:rsidRPr="006A5C28">
        <w:t>6.</w:t>
      </w:r>
      <w:r w:rsidR="004C4DA3" w:rsidRPr="006A5C28">
        <w:t xml:space="preserve"> W</w:t>
      </w:r>
      <w:r w:rsidR="004C4DA3">
        <w:t> </w:t>
      </w:r>
      <w:r w:rsidRPr="006A5C28">
        <w:t>przypadkach wskazanych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7</w:t>
      </w:r>
      <w:r w:rsidR="004C4DA3">
        <w:t xml:space="preserve"> ust. </w:t>
      </w:r>
      <w:r w:rsidR="004C4DA3" w:rsidRPr="006A5C28">
        <w:t>1</w:t>
      </w:r>
      <w:r w:rsidR="004C4DA3">
        <w:t xml:space="preserve"> i art. </w:t>
      </w:r>
      <w:r w:rsidRPr="006A5C28">
        <w:t>6</w:t>
      </w:r>
      <w:r w:rsidR="004C4DA3" w:rsidRPr="006A5C28">
        <w:t>8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</w:t>
      </w:r>
      <w:r w:rsidR="004C4DA3" w:rsidRPr="006A5C28">
        <w:t>1</w:t>
      </w:r>
      <w:r w:rsidR="004C4DA3">
        <w:t> </w:t>
      </w:r>
      <w:r w:rsidRPr="006A5C28">
        <w:t xml:space="preserve">Szef Urzędu do Spraw Cudzoziemców wskazuje odpowiedzialne państwo członkowskie. </w:t>
      </w:r>
    </w:p>
    <w:p w14:paraId="17330BD7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10.</w:t>
      </w:r>
      <w:r w:rsidRPr="006A5C28">
        <w:t xml:space="preserve"> 1. Straż Graniczna 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te dane</w:t>
      </w:r>
      <w:r w:rsidR="004C4DA3" w:rsidRPr="006A5C28">
        <w:t xml:space="preserve"> w</w:t>
      </w:r>
      <w:r w:rsidR="004C4DA3">
        <w:t> </w:t>
      </w:r>
      <w:r w:rsidRPr="006A5C28">
        <w:t>celu porównania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1C59EC75" w14:textId="77777777" w:rsidR="006A5C28" w:rsidRPr="006A5C28" w:rsidRDefault="006A5C28" w:rsidP="006A5C28">
      <w:pPr>
        <w:pStyle w:val="USTustnpkodeksu"/>
      </w:pPr>
      <w:r w:rsidRPr="006A5C28">
        <w:t xml:space="preserve">2. </w:t>
      </w:r>
      <w:bookmarkStart w:id="31" w:name="_Hlk189231254"/>
      <w:r w:rsidRPr="006A5C28">
        <w:t>Straż Graniczna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 xml:space="preserve">następnie przesyła do NAP Eurodac </w:t>
      </w:r>
      <w:bookmarkEnd w:id="31"/>
      <w:r w:rsidRPr="006A5C28">
        <w:t>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9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Pr="006A5C28">
        <w:t>g rozporządzenia 2024/1358,</w:t>
      </w:r>
      <w:r w:rsidR="004C4DA3" w:rsidRPr="006A5C28">
        <w:t xml:space="preserve"> w</w:t>
      </w:r>
      <w:r w:rsidR="004C4DA3">
        <w:t> </w:t>
      </w:r>
      <w:r w:rsidRPr="006A5C28">
        <w:t>celu 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40D10491" w14:textId="77777777" w:rsidR="006A5C28" w:rsidRPr="006A5C28" w:rsidRDefault="006A5C28" w:rsidP="006A5C28">
      <w:pPr>
        <w:pStyle w:val="USTustnpkodeksu"/>
      </w:pPr>
      <w:r w:rsidRPr="006A5C28">
        <w:lastRenderedPageBreak/>
        <w:t>3.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2, przesyła się odpowiednio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9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lit o–q rozporządzenia 2024/1358.</w:t>
      </w:r>
    </w:p>
    <w:p w14:paraId="2DA91421" w14:textId="77777777" w:rsidR="006A5C28" w:rsidRPr="006A5C28" w:rsidRDefault="006A5C28" w:rsidP="006A5C28">
      <w:pPr>
        <w:pStyle w:val="ARTartustawynprozporzdzenia"/>
      </w:pPr>
      <w:r w:rsidRPr="00DB6737">
        <w:rPr>
          <w:rStyle w:val="Ppogrubienie"/>
        </w:rPr>
        <w:t>Art. 11.</w:t>
      </w:r>
      <w:r w:rsidRPr="006A5C28">
        <w:t xml:space="preserve"> Straż Graniczna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</w:t>
      </w:r>
      <w:r w:rsidR="004C4DA3">
        <w:t>z </w:t>
      </w:r>
      <w:r w:rsidR="00DB6737">
        <w:t>danymi,</w:t>
      </w:r>
      <w:r w:rsidR="004C4DA3">
        <w:t xml:space="preserve"> o </w:t>
      </w:r>
      <w:r w:rsidR="00DB6737">
        <w:t>których mowa</w:t>
      </w:r>
      <w:r w:rsidR="004C4DA3">
        <w:t xml:space="preserve"> w art. </w:t>
      </w:r>
      <w:r w:rsidRPr="006A5C28">
        <w:t>2</w:t>
      </w:r>
      <w:r w:rsidR="004C4DA3" w:rsidRPr="006A5C28">
        <w:t>1</w:t>
      </w:r>
      <w:r w:rsidR="004C4DA3">
        <w:t xml:space="preserve"> ust. </w:t>
      </w:r>
      <w:r w:rsidR="004C4DA3" w:rsidRPr="006A5C28">
        <w:t>1</w:t>
      </w:r>
      <w:r w:rsidR="004C4DA3">
        <w:t xml:space="preserve"> lit. </w:t>
      </w:r>
      <w:r w:rsidR="004C4DA3" w:rsidRPr="006A5C28">
        <w:t>o</w:t>
      </w:r>
      <w:r w:rsidR="004C4DA3">
        <w:t> </w:t>
      </w:r>
      <w:r w:rsidRPr="006A5C28">
        <w:t>rozporządzenia 2024/1358,</w:t>
      </w:r>
      <w:r w:rsidR="004C4DA3" w:rsidRPr="006A5C28">
        <w:t xml:space="preserve"> w</w:t>
      </w:r>
      <w:r w:rsidR="004C4DA3">
        <w:t> </w:t>
      </w:r>
      <w:r w:rsidRPr="006A5C28">
        <w:t>celu 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4A760D94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12.</w:t>
      </w:r>
      <w:r w:rsidRPr="006A5C28">
        <w:t xml:space="preserve"> 1. Straż Graniczna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d 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</w:t>
      </w:r>
      <w:r w:rsidR="004C4DA3" w:rsidRPr="006A5C28">
        <w:t xml:space="preserve"> i</w:t>
      </w:r>
      <w:r w:rsidR="004C4DA3">
        <w:t> </w:t>
      </w:r>
      <w:r w:rsidRPr="006A5C28">
        <w:t>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2DF3CD92" w14:textId="77777777" w:rsidR="006A5C28" w:rsidRPr="006A5C28" w:rsidRDefault="006A5C28" w:rsidP="006A5C28">
      <w:pPr>
        <w:pStyle w:val="USTustnpkodeksu"/>
      </w:pPr>
      <w:r w:rsidRPr="006A5C28">
        <w:t>2. Zestaw danych</w:t>
      </w:r>
      <w:r w:rsidR="004C4DA3" w:rsidRPr="006A5C28">
        <w:t xml:space="preserve"> o</w:t>
      </w:r>
      <w:r w:rsidR="004C4DA3">
        <w:t> </w:t>
      </w:r>
      <w:r w:rsidRPr="006A5C28">
        <w:t>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1, aktualizuje:</w:t>
      </w:r>
    </w:p>
    <w:p w14:paraId="7D22159B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Straż Graniczna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="004C4DA3" w:rsidRPr="006A5C28">
        <w:t>a</w:t>
      </w:r>
      <w:r w:rsidR="004C4DA3">
        <w:t> </w:t>
      </w:r>
      <w:r w:rsidR="004C4DA3" w:rsidRPr="006A5C28">
        <w:t>i</w:t>
      </w:r>
      <w:r w:rsidR="004C4DA3">
        <w:t> </w:t>
      </w:r>
      <w:r w:rsidRPr="006A5C28">
        <w:t>c oraz</w:t>
      </w:r>
      <w:r w:rsidR="004C4DA3">
        <w:t xml:space="preserve"> ust. </w:t>
      </w:r>
      <w:r w:rsidR="004C4DA3" w:rsidRPr="006A5C28">
        <w:t>7</w:t>
      </w:r>
      <w:r w:rsidR="004C4DA3">
        <w:t> </w:t>
      </w:r>
      <w:r w:rsidRPr="006A5C28">
        <w:t>rozporządzenia 2024/1358;</w:t>
      </w:r>
    </w:p>
    <w:p w14:paraId="1FA3C4A9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b oraz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2024/1358;</w:t>
      </w:r>
    </w:p>
    <w:p w14:paraId="68BC49DB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Straż Graniczna lub 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d rozporządzenia 2024/1358.</w:t>
      </w:r>
    </w:p>
    <w:p w14:paraId="1A6A34D2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13.</w:t>
      </w:r>
      <w:r w:rsidRPr="006A5C28">
        <w:t xml:space="preserve"> 1. Straż Graniczna lub Policja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e 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</w:t>
      </w:r>
      <w:r w:rsidR="004C4DA3" w:rsidRPr="006A5C28">
        <w:t xml:space="preserve"> i</w:t>
      </w:r>
      <w:r w:rsidR="004C4DA3">
        <w:t> </w:t>
      </w:r>
      <w:r w:rsidRPr="006A5C28">
        <w:t>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77792318" w14:textId="77777777" w:rsidR="006A5C28" w:rsidRPr="006A5C28" w:rsidRDefault="006A5C28" w:rsidP="006A5C28">
      <w:pPr>
        <w:pStyle w:val="USTustnpkodeksu"/>
      </w:pPr>
      <w:bookmarkStart w:id="32" w:name="_Hlk196746771"/>
      <w:r w:rsidRPr="006A5C28">
        <w:t>2.</w:t>
      </w:r>
      <w:r w:rsidR="004C4DA3" w:rsidRPr="006A5C28">
        <w:t xml:space="preserve"> W</w:t>
      </w:r>
      <w:r w:rsidR="004C4DA3">
        <w:t> </w:t>
      </w:r>
      <w:r w:rsidRPr="006A5C28">
        <w:t>przypadku osób,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5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2024/1358, Straż Graniczna przesyła do NAP Eurodac zestaw danych,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1,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c 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 oraz 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bookmarkEnd w:id="32"/>
    <w:p w14:paraId="7D444281" w14:textId="77777777" w:rsidR="006A5C28" w:rsidRPr="006A5C28" w:rsidRDefault="006A5C28" w:rsidP="006A5C28">
      <w:pPr>
        <w:pStyle w:val="USTustnpkodeksu"/>
      </w:pPr>
      <w:r w:rsidRPr="006A5C28">
        <w:t>3. Zestaw danych</w:t>
      </w:r>
      <w:r w:rsidR="004C4DA3" w:rsidRPr="006A5C28">
        <w:t xml:space="preserve"> o</w:t>
      </w:r>
      <w:r w:rsidR="004C4DA3">
        <w:t> </w:t>
      </w:r>
      <w:r w:rsidRPr="006A5C28">
        <w:t>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1, aktualizuje:</w:t>
      </w:r>
    </w:p>
    <w:p w14:paraId="3EB8598E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Straż Graniczna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a, c</w:t>
      </w:r>
      <w:r w:rsidR="004C4DA3" w:rsidRPr="006A5C28">
        <w:t xml:space="preserve"> i</w:t>
      </w:r>
      <w:r w:rsidR="004C4DA3">
        <w:t> </w:t>
      </w:r>
      <w:r w:rsidRPr="006A5C28">
        <w:t>d oraz</w:t>
      </w:r>
      <w:r w:rsidR="004C4DA3">
        <w:t xml:space="preserve"> ust. </w:t>
      </w:r>
      <w:r w:rsidR="004C4DA3" w:rsidRPr="006A5C28">
        <w:t>6</w:t>
      </w:r>
      <w:r w:rsidR="004C4DA3">
        <w:t> </w:t>
      </w:r>
      <w:r w:rsidRPr="006A5C28">
        <w:t>rozporządzenia 2024/1358;</w:t>
      </w:r>
    </w:p>
    <w:p w14:paraId="41507ED1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b oraz 2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2024/1358;</w:t>
      </w:r>
    </w:p>
    <w:p w14:paraId="481DF6C9" w14:textId="77777777" w:rsidR="006A5C28" w:rsidRPr="006A5C28" w:rsidRDefault="006A5C28" w:rsidP="006A5C28">
      <w:pPr>
        <w:pStyle w:val="PKTpunkt"/>
      </w:pPr>
      <w:r w:rsidRPr="006A5C28">
        <w:lastRenderedPageBreak/>
        <w:t>3)</w:t>
      </w:r>
      <w:r w:rsidRPr="006A5C28">
        <w:tab/>
        <w:t>Straż Graniczna lub Szef Urzędu do Spraw Cudzoz</w:t>
      </w:r>
      <w:r w:rsidR="00DB6737">
        <w:t>iemców –</w:t>
      </w:r>
      <w:r w:rsidR="004C4DA3">
        <w:t xml:space="preserve"> w </w:t>
      </w:r>
      <w:r w:rsidR="00DB6737">
        <w:t>zakresie wskazanym</w:t>
      </w:r>
      <w:r w:rsidR="004C4DA3">
        <w:t xml:space="preserve"> w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e rozporządzenia 2024/1358.</w:t>
      </w:r>
    </w:p>
    <w:p w14:paraId="40915536" w14:textId="77777777" w:rsidR="006A5C28" w:rsidRPr="006A5C28" w:rsidRDefault="006A5C28" w:rsidP="006A5C28">
      <w:pPr>
        <w:pStyle w:val="USTustnpkodeksu"/>
      </w:pPr>
      <w:bookmarkStart w:id="33" w:name="_Hlk196746937"/>
      <w:r w:rsidRPr="006A5C28">
        <w:t>4. Zestaw danych</w:t>
      </w:r>
      <w:r w:rsidR="004C4DA3" w:rsidRPr="006A5C28">
        <w:t xml:space="preserve"> o</w:t>
      </w:r>
      <w:r w:rsidR="004C4DA3">
        <w:t> </w:t>
      </w:r>
      <w:r w:rsidRPr="006A5C28">
        <w:t>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2, aktualizuje Szef Urzędu do Spraw Cudzoziemców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6</w:t>
      </w:r>
      <w:r w:rsidR="004C4DA3">
        <w:t> </w:t>
      </w:r>
      <w:r w:rsidRPr="006A5C28">
        <w:t>rozporządzenia 2024/1358.</w:t>
      </w:r>
    </w:p>
    <w:bookmarkEnd w:id="33"/>
    <w:p w14:paraId="227ECA71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14.</w:t>
      </w:r>
      <w:r w:rsidRPr="006A5C28">
        <w:t xml:space="preserve"> 1. Straż Graniczna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f 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</w:t>
      </w:r>
      <w:r w:rsidR="004C4DA3" w:rsidRPr="006A5C28">
        <w:t xml:space="preserve"> i</w:t>
      </w:r>
      <w:r w:rsidR="004C4DA3">
        <w:t> </w:t>
      </w:r>
      <w:r w:rsidRPr="006A5C28">
        <w:t>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75291203" w14:textId="77777777" w:rsidR="006A5C28" w:rsidRPr="006A5C28" w:rsidRDefault="006A5C28" w:rsidP="006A5C28">
      <w:pPr>
        <w:pStyle w:val="USTustnpkodeksu"/>
      </w:pPr>
      <w:r w:rsidRPr="006A5C28">
        <w:t>2. Zestaw danych</w:t>
      </w:r>
      <w:r w:rsidR="004C4DA3" w:rsidRPr="006A5C28">
        <w:t xml:space="preserve"> o</w:t>
      </w:r>
      <w:r w:rsidR="004C4DA3">
        <w:t> </w:t>
      </w:r>
      <w:r w:rsidRPr="006A5C28">
        <w:t>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1, aktualizuje:</w:t>
      </w:r>
    </w:p>
    <w:p w14:paraId="43A4E970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Straż Graniczna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c</w:t>
      </w:r>
      <w:r w:rsidR="004C4DA3" w:rsidRPr="006A5C28">
        <w:t xml:space="preserve"> i</w:t>
      </w:r>
      <w:r w:rsidR="004C4DA3">
        <w:t> </w:t>
      </w:r>
      <w:r w:rsidRPr="006A5C28">
        <w:t>e oraz</w:t>
      </w:r>
      <w:r w:rsidR="004C4DA3">
        <w:t xml:space="preserve"> ust. </w:t>
      </w:r>
      <w:r w:rsidR="004C4DA3" w:rsidRPr="006A5C28">
        <w:t>7</w:t>
      </w:r>
      <w:r w:rsidR="004C4DA3">
        <w:t> </w:t>
      </w:r>
      <w:r w:rsidRPr="006A5C28">
        <w:t>rozporządzenia 2024/1358;</w:t>
      </w:r>
    </w:p>
    <w:p w14:paraId="289C3A57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d rozporządzenia 2024/1358;</w:t>
      </w:r>
    </w:p>
    <w:p w14:paraId="0C76EE7B" w14:textId="77777777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Straż Graniczna lub Szef Urzędu do Spraw Cudzoziemców –</w:t>
      </w:r>
      <w:r w:rsidR="004C4DA3" w:rsidRPr="006A5C28">
        <w:t xml:space="preserve"> w</w:t>
      </w:r>
      <w:r w:rsidR="004C4DA3">
        <w:t> </w:t>
      </w:r>
      <w:r w:rsidRPr="006A5C28">
        <w:t>zakresie wskazanym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3</w:t>
      </w:r>
      <w:r w:rsidR="004C4DA3">
        <w:t xml:space="preserve"> lit. </w:t>
      </w:r>
      <w:r w:rsidRPr="006A5C28">
        <w:t>f rozporządzenia 2024/1358.</w:t>
      </w:r>
    </w:p>
    <w:p w14:paraId="49A7941D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15.</w:t>
      </w:r>
      <w:r w:rsidRPr="006A5C28">
        <w:t xml:space="preserve"> Straż Graniczna lub Szef Urzędu do Spraw Cudzoziemców</w:t>
      </w:r>
      <w:r w:rsidRPr="006A5C28">
        <w:rPr>
          <w:rStyle w:val="Kkursywa"/>
        </w:rPr>
        <w:t xml:space="preserve"> </w:t>
      </w:r>
      <w:r w:rsidRPr="006A5C28">
        <w:t>pobiera dane biometryczne od osoby,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</w:t>
      </w:r>
      <w:r w:rsidR="004C4DA3" w:rsidRPr="006A5C28">
        <w:t xml:space="preserve"> a</w:t>
      </w:r>
      <w:r w:rsidR="004C4DA3">
        <w:t> </w:t>
      </w:r>
      <w:r w:rsidRPr="006A5C28">
        <w:t>następnie przesyła do NAP Eurodac zestaw danych zawierający dane biometryczne pobrane od tej osoby, wraz</w:t>
      </w:r>
      <w:r w:rsidR="004C4DA3" w:rsidRPr="006A5C28">
        <w:t xml:space="preserve"> z</w:t>
      </w:r>
      <w:r w:rsidR="004C4DA3">
        <w:t> </w:t>
      </w:r>
      <w:r w:rsidRPr="006A5C28">
        <w:t>danymi,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Pr="006A5C28">
        <w:t>i, j, o, p rozporządzenia 2024/1358,</w:t>
      </w:r>
      <w:r w:rsidR="004C4DA3" w:rsidRPr="006A5C28">
        <w:t xml:space="preserve"> w</w:t>
      </w:r>
      <w:r w:rsidR="004C4DA3">
        <w:t> </w:t>
      </w:r>
      <w:r w:rsidRPr="006A5C28">
        <w:t>celu porównania</w:t>
      </w:r>
      <w:r w:rsidR="004C4DA3" w:rsidRPr="006A5C28">
        <w:t xml:space="preserve"> i</w:t>
      </w:r>
      <w:r w:rsidR="004C4DA3">
        <w:t> </w:t>
      </w:r>
      <w:r w:rsidRPr="006A5C28">
        <w:t>zapisania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3CE9F58D" w14:textId="77777777" w:rsidR="006A5C28" w:rsidRPr="006A5C28" w:rsidRDefault="006A5C28" w:rsidP="006A5C28">
      <w:pPr>
        <w:pStyle w:val="ARTartustawynprozporzdzenia"/>
      </w:pPr>
      <w:r w:rsidRPr="00DB6737">
        <w:rPr>
          <w:rStyle w:val="Ppogrubienie"/>
        </w:rPr>
        <w:t>Art. 16.</w:t>
      </w:r>
      <w:r w:rsidRPr="006A5C28">
        <w:t xml:space="preserve"> 1. Straż Graniczna może wystąpić, za pośrednictwem Szefa Urzędu do Spraw Cudzoziemców,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o</w:t>
      </w:r>
      <w:r w:rsidR="004C4DA3">
        <w:t> </w:t>
      </w:r>
      <w:r w:rsidRPr="006A5C28">
        <w:t>pobranie</w:t>
      </w:r>
      <w:r w:rsidR="004C4DA3" w:rsidRPr="006A5C28">
        <w:t xml:space="preserve"> i</w:t>
      </w:r>
      <w:r w:rsidR="004C4DA3">
        <w:t> </w:t>
      </w:r>
      <w:r w:rsidRPr="006A5C28">
        <w:t>przesłanie danych biometrycznych od osób, o których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0</w:t>
      </w:r>
      <w:r w:rsidR="00C119BD">
        <w:t xml:space="preserve"> ust. 1 i 2</w:t>
      </w:r>
      <w:r w:rsidR="004C4DA3">
        <w:t xml:space="preserve"> lub</w:t>
      </w:r>
      <w:r w:rsidR="004C4DA3" w:rsidRPr="006A5C28">
        <w:t xml:space="preserve"> w</w:t>
      </w:r>
      <w:r w:rsidR="004C4DA3">
        <w:t> art. </w:t>
      </w:r>
      <w:r w:rsidRPr="006A5C28">
        <w:t>11, zgodnie</w:t>
      </w:r>
      <w:r w:rsidR="004C4DA3" w:rsidRPr="006A5C28">
        <w:t xml:space="preserve"> z</w:t>
      </w:r>
      <w:r w:rsidR="004C4DA3">
        <w:t> 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4</w:t>
      </w:r>
      <w:r w:rsidR="004C4DA3">
        <w:t> </w:t>
      </w:r>
      <w:r w:rsidRPr="006A5C28">
        <w:t>rozporządzenia 2024/1358.</w:t>
      </w:r>
    </w:p>
    <w:p w14:paraId="767DF3F7" w14:textId="77777777" w:rsidR="006A5C28" w:rsidRPr="006A5C28" w:rsidRDefault="006A5C28" w:rsidP="006A5C28">
      <w:pPr>
        <w:pStyle w:val="USTustnpkodeksu"/>
      </w:pPr>
      <w:r w:rsidRPr="006A5C28">
        <w:t>2. Straż Graniczna może wystąpić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o</w:t>
      </w:r>
      <w:r w:rsidR="004C4DA3">
        <w:t> </w:t>
      </w:r>
      <w:bookmarkStart w:id="34" w:name="_Hlk198550192"/>
      <w:r w:rsidRPr="006A5C28">
        <w:t>pobranie danych biometrycznych i przesłanie zestawu danych osoby</w:t>
      </w:r>
      <w:bookmarkEnd w:id="34"/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 xml:space="preserve"> lub art. </w:t>
      </w:r>
      <w:r w:rsidRPr="006A5C28">
        <w:t>1</w:t>
      </w:r>
      <w:r w:rsidR="004C4DA3" w:rsidRPr="006A5C28">
        <w:t>4</w:t>
      </w:r>
      <w:r w:rsidR="004C4DA3">
        <w:t xml:space="preserve"> ust. </w:t>
      </w:r>
      <w:r w:rsidRPr="006A5C28">
        <w:t>1, zgodnie</w:t>
      </w:r>
      <w:r w:rsidR="004C4DA3" w:rsidRPr="006A5C28">
        <w:t xml:space="preserve"> z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="004C4DA3" w:rsidRPr="006A5C28">
        <w:t>8</w:t>
      </w:r>
      <w:r w:rsidR="004C4DA3">
        <w:t xml:space="preserve"> i 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8</w:t>
      </w:r>
      <w:r w:rsidR="004C4DA3">
        <w:t> </w:t>
      </w:r>
      <w:r w:rsidRPr="006A5C28">
        <w:t>rozporządzenia 2024/1358.</w:t>
      </w:r>
    </w:p>
    <w:p w14:paraId="59055173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17.</w:t>
      </w:r>
      <w:r w:rsidRPr="006A5C28">
        <w:t xml:space="preserve"> 1. Zestawy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przesyła się do NAP Eurodac drogą elektroniczną niezwłocznie, jednak nie później niż</w:t>
      </w:r>
      <w:r w:rsidR="004C4DA3" w:rsidRPr="006A5C28">
        <w:t xml:space="preserve"> w</w:t>
      </w:r>
      <w:r w:rsidR="004C4DA3">
        <w:t> </w:t>
      </w:r>
      <w:r w:rsidRPr="006A5C28">
        <w:t>terminie 4</w:t>
      </w:r>
      <w:r w:rsidR="004C4DA3" w:rsidRPr="006A5C28">
        <w:t>8</w:t>
      </w:r>
      <w:r w:rsidR="004C4DA3">
        <w:t> </w:t>
      </w:r>
      <w:r w:rsidRPr="006A5C28">
        <w:t>godzin od pobrania danych biometrycznych,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</w:t>
      </w:r>
      <w:r w:rsidRPr="006A5C28">
        <w:t>tych przepisach.</w:t>
      </w:r>
    </w:p>
    <w:p w14:paraId="3C129965" w14:textId="77777777" w:rsidR="006A5C28" w:rsidRPr="006A5C28" w:rsidRDefault="006A5C28" w:rsidP="006A5C28">
      <w:pPr>
        <w:pStyle w:val="USTustnpkodeksu"/>
      </w:pPr>
      <w:r w:rsidRPr="006A5C28">
        <w:lastRenderedPageBreak/>
        <w:t>2. Zestawy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zawierają unikalny numer identyfikujący dany zestaw. Numer indentyfikacyjny umożliwia wykorzystanie go</w:t>
      </w:r>
      <w:r w:rsidR="004C4DA3" w:rsidRPr="006A5C28">
        <w:t xml:space="preserve"> w</w:t>
      </w:r>
      <w:r w:rsidR="004C4DA3">
        <w:t> </w:t>
      </w:r>
      <w:r w:rsidRPr="006A5C28">
        <w:t>celu utworzenia numeru referencyjnego,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7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2024/1358.</w:t>
      </w:r>
    </w:p>
    <w:p w14:paraId="309391C2" w14:textId="77777777" w:rsidR="006A5C28" w:rsidRPr="006A5C28" w:rsidRDefault="006A5C28" w:rsidP="006A5C28">
      <w:pPr>
        <w:pStyle w:val="USTustnpkodeksu"/>
      </w:pPr>
      <w:r w:rsidRPr="006A5C28">
        <w:t>3. Minister właściwy do spraw wewnętrznych określi</w:t>
      </w:r>
      <w:r w:rsidR="00EA2D16">
        <w:t>,</w:t>
      </w:r>
      <w:r w:rsidR="004C4DA3" w:rsidRPr="006A5C28">
        <w:t xml:space="preserve"> w</w:t>
      </w:r>
      <w:r w:rsidR="004C4DA3">
        <w:t> </w:t>
      </w:r>
      <w:r w:rsidRPr="006A5C28">
        <w:t>drodze rozporządzenia</w:t>
      </w:r>
      <w:r w:rsidR="00EA2D16">
        <w:t>,</w:t>
      </w:r>
      <w:r w:rsidRPr="006A5C28">
        <w:t xml:space="preserve"> sposób nadawania</w:t>
      </w:r>
      <w:r w:rsidR="004C4DA3" w:rsidRPr="006A5C28">
        <w:t xml:space="preserve"> i</w:t>
      </w:r>
      <w:r w:rsidR="004C4DA3">
        <w:t> </w:t>
      </w:r>
      <w:r w:rsidRPr="006A5C28">
        <w:t>strukturę numeru identyfikacyjnego oraz numeru referencyjnego, uwzględniając konieczność zapewnienia jednoznacznego przyporządkowania danych do określonej osoby oraz wymogi</w:t>
      </w:r>
      <w:r w:rsidR="004C4DA3" w:rsidRPr="006A5C28">
        <w:t xml:space="preserve"> w</w:t>
      </w:r>
      <w:r w:rsidR="004C4DA3">
        <w:t> </w:t>
      </w:r>
      <w:r w:rsidRPr="006A5C28">
        <w:t>zakresie nadawania numeru referencyjnego określone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7</w:t>
      </w:r>
      <w:r w:rsidR="004C4DA3">
        <w:t xml:space="preserve"> ust. </w:t>
      </w:r>
      <w:r w:rsidR="004C4DA3" w:rsidRPr="006A5C28">
        <w:t>3</w:t>
      </w:r>
      <w:r w:rsidR="004C4DA3">
        <w:t xml:space="preserve"> i </w:t>
      </w:r>
      <w:r w:rsidR="004C4DA3" w:rsidRPr="006A5C28">
        <w:t>4</w:t>
      </w:r>
      <w:r w:rsidR="004C4DA3">
        <w:t> </w:t>
      </w:r>
      <w:r w:rsidRPr="006A5C28">
        <w:t>rozporządzenia 2024/1358.</w:t>
      </w:r>
    </w:p>
    <w:p w14:paraId="284B7FB1" w14:textId="1A515FFC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18.</w:t>
      </w:r>
      <w:r w:rsidRPr="006A5C28">
        <w:t xml:space="preserve"> 1. Osoba,</w:t>
      </w:r>
      <w:r w:rsidR="004C4DA3" w:rsidRPr="006A5C28">
        <w:t xml:space="preserve"> o</w:t>
      </w:r>
      <w:r w:rsidR="004C4DA3">
        <w:t> </w:t>
      </w:r>
      <w:bookmarkStart w:id="35" w:name="_Hlk189232519"/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1</w:t>
      </w:r>
      <w:r w:rsidR="004C4DA3">
        <w:t xml:space="preserve"> i </w:t>
      </w:r>
      <w:r w:rsidRPr="006A5C28">
        <w:t>2,</w:t>
      </w:r>
      <w:r w:rsidR="004C4DA3">
        <w:t xml:space="preserve"> 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 xml:space="preserve"> lub 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</w:t>
      </w:r>
      <w:bookmarkEnd w:id="35"/>
      <w:r w:rsidRPr="006A5C28">
        <w:t xml:space="preserve">, </w:t>
      </w:r>
      <w:r w:rsidR="00C119BD">
        <w:t xml:space="preserve">jest obowiązana </w:t>
      </w:r>
      <w:r w:rsidRPr="006A5C28">
        <w:t>umożliwi</w:t>
      </w:r>
      <w:r w:rsidR="00C119BD">
        <w:t>ć</w:t>
      </w:r>
      <w:r w:rsidRPr="006A5C28">
        <w:t xml:space="preserve"> organom,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pobranie swoich danych biometrycznych.</w:t>
      </w:r>
    </w:p>
    <w:p w14:paraId="552CC24D" w14:textId="3126E7DA" w:rsidR="000C3D56" w:rsidRPr="000C3D56" w:rsidRDefault="006A5C28" w:rsidP="000C3D56">
      <w:pPr>
        <w:pStyle w:val="USTustnpkodeksu"/>
      </w:pPr>
      <w:r w:rsidRPr="006A5C28">
        <w:t>2.</w:t>
      </w:r>
      <w:r w:rsidR="000C3D56" w:rsidRPr="000C3D56">
        <w:t xml:space="preserve"> W przypadku odmowy umożliwienia pobrania swoich danych biometrycznych przez osobę, o której mowa w ust. 1, organ o którym mowa w art. 9-15, poucza cudzoziemca o takim obowiązku oraz o możliwości użycia środków przymusu bezpośredniego lub wykorzystania tych środków na zasadach określonych w art. 13 ust. 3 i 5 oraz art. 14 ust. 1 akapit czwarty rozporządzenia 2024/1358, a także w ustawie z dnia 24 maja 2013 r. o środkach przymusu bezpośredniego i broni palnej (Dz. U. z 2025 r. poz. 555 i 820), w przypadku dalszej odmowy umożliwienia pobrania jego danych biometrycznych.</w:t>
      </w:r>
    </w:p>
    <w:p w14:paraId="36F9F9AC" w14:textId="18FC1D65" w:rsidR="00FA39F5" w:rsidRDefault="001203E2" w:rsidP="006A5C28">
      <w:pPr>
        <w:pStyle w:val="USTustnpkodeksu"/>
      </w:pPr>
      <w:r>
        <w:t>3</w:t>
      </w:r>
      <w:r w:rsidR="006A5C28" w:rsidRPr="006A5C28">
        <w:t xml:space="preserve">. </w:t>
      </w:r>
      <w:r w:rsidR="00FA39F5" w:rsidRPr="00FA39F5">
        <w:t xml:space="preserve">Jeżeli jest to konieczne do pobrania danych biometrycznych od osoby, o której mowa w art. 15 ust. 1, art. 18 ust. 1 i 2, art. 20 ust. 1, art. 22 ust. 1, art. 23 </w:t>
      </w:r>
      <w:r w:rsidR="00EC57CB">
        <w:t>ust. 1, art. 24 ust. 1 lub art. </w:t>
      </w:r>
      <w:r w:rsidR="00FA39F5" w:rsidRPr="00FA39F5">
        <w:t>26 ust. 1 rozporządzenia 2024/1358, funkcjonariusze organów, o których mowa w art. 9–15, mogą użyć środków przymusu bezpośredniego lub wykorzystać te środki na zasadach określonych w art. 13 ust. 3 i 5 oraz art. 14 ust. 1 akapit czwa</w:t>
      </w:r>
      <w:r w:rsidR="00EC57CB">
        <w:t>rty rozporządzenia 2024/1358, a </w:t>
      </w:r>
      <w:r w:rsidR="00FA39F5" w:rsidRPr="00FA39F5">
        <w:t>także w ustawie z dnia 24 maja 2013 r. o środkach przymusu bezpośredniego i broni palnej.</w:t>
      </w:r>
      <w:r w:rsidR="002C4E2F">
        <w:t xml:space="preserve"> </w:t>
      </w:r>
    </w:p>
    <w:p w14:paraId="730D302B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19.</w:t>
      </w:r>
      <w:r w:rsidRPr="006A5C28">
        <w:t xml:space="preserve"> 1.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aktualizują zestawy danych</w:t>
      </w:r>
      <w:r w:rsidR="004C4DA3" w:rsidRPr="006A5C28">
        <w:t xml:space="preserve"> o</w:t>
      </w:r>
      <w:r w:rsidR="004C4DA3">
        <w:t> </w:t>
      </w:r>
      <w:r w:rsidRPr="006A5C28">
        <w:t>osobach,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1</w:t>
      </w:r>
      <w:r w:rsidR="004C4DA3">
        <w:t xml:space="preserve"> oraz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</w:t>
      </w:r>
      <w:r w:rsidR="004C4DA3" w:rsidRPr="006A5C28">
        <w:t>8</w:t>
      </w:r>
      <w:r w:rsidR="004C4DA3">
        <w:t xml:space="preserve"> lub</w:t>
      </w:r>
      <w:r w:rsidRPr="006A5C28">
        <w:t xml:space="preserve"> wskazują odpowiedzialne państwo członkowskie, przy użyciu WUI.</w:t>
      </w:r>
    </w:p>
    <w:p w14:paraId="5BFDE738" w14:textId="7EB78424" w:rsidR="006A5C28" w:rsidRPr="006A5C28" w:rsidRDefault="006A5C28" w:rsidP="006A5C28">
      <w:pPr>
        <w:pStyle w:val="USTustnpkodeksu"/>
      </w:pPr>
      <w:r w:rsidRPr="006A5C28">
        <w:t xml:space="preserve">2. Komendant Główny Policji zapewnia </w:t>
      </w:r>
      <w:r w:rsidR="00E54972">
        <w:t>organom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</w:t>
      </w:r>
      <w:r w:rsidR="00E54972">
        <w:t>art. 9</w:t>
      </w:r>
      <w:r w:rsidR="00137FC1" w:rsidRPr="006A5C28">
        <w:t>–</w:t>
      </w:r>
      <w:r w:rsidR="00E54972">
        <w:t>15</w:t>
      </w:r>
      <w:r w:rsidRPr="006A5C28">
        <w:t>, dostęp do WUI.</w:t>
      </w:r>
    </w:p>
    <w:p w14:paraId="369C2417" w14:textId="77777777" w:rsidR="006A5C28" w:rsidRPr="006A5C28" w:rsidRDefault="006A5C28" w:rsidP="006A5C28">
      <w:pPr>
        <w:pStyle w:val="USTustnpkodeksu"/>
      </w:pPr>
      <w:r w:rsidRPr="006A5C28">
        <w:t xml:space="preserve">3. </w:t>
      </w:r>
      <w:bookmarkStart w:id="36" w:name="_Hlk206584654"/>
      <w:r w:rsidRPr="006A5C28">
        <w:t>Centralne Laboratorium Kryminalistyczne Policji zarządza dostępem użytkowników do WUI,</w:t>
      </w:r>
      <w:r w:rsidR="004C4DA3" w:rsidRPr="006A5C28">
        <w:t xml:space="preserve"> w</w:t>
      </w:r>
      <w:r w:rsidR="004C4DA3">
        <w:t> </w:t>
      </w:r>
      <w:r w:rsidRPr="006A5C28">
        <w:t>tym nadaje</w:t>
      </w:r>
      <w:r w:rsidR="004C4DA3" w:rsidRPr="006A5C28">
        <w:t xml:space="preserve"> i</w:t>
      </w:r>
      <w:r w:rsidR="004C4DA3">
        <w:t> </w:t>
      </w:r>
      <w:r w:rsidRPr="006A5C28">
        <w:t>cofa uprawnienia dostępu do WUI oraz prowadzi ewidencję uprawnień tych użytkowników</w:t>
      </w:r>
      <w:bookmarkEnd w:id="36"/>
      <w:r w:rsidRPr="006A5C28">
        <w:t xml:space="preserve">. </w:t>
      </w:r>
    </w:p>
    <w:p w14:paraId="1F214A8B" w14:textId="77777777" w:rsidR="006A5C28" w:rsidRPr="006A5C28" w:rsidRDefault="006A5C28" w:rsidP="006A5C28">
      <w:pPr>
        <w:pStyle w:val="USTustnpkodeksu"/>
      </w:pPr>
      <w:r w:rsidRPr="006A5C28">
        <w:lastRenderedPageBreak/>
        <w:t>4. Minister właściwy do spraw wewnętrznych określi</w:t>
      </w:r>
      <w:r w:rsidR="00EA2D16">
        <w:t>,</w:t>
      </w:r>
      <w:r w:rsidR="004C4DA3" w:rsidRPr="006A5C28">
        <w:t xml:space="preserve"> w</w:t>
      </w:r>
      <w:r w:rsidR="004C4DA3">
        <w:t> </w:t>
      </w:r>
      <w:r w:rsidRPr="006A5C28">
        <w:t>drodze rozporządzenia, tryb dostępu organów,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do WUI,</w:t>
      </w:r>
      <w:r w:rsidR="004C4DA3" w:rsidRPr="006A5C28">
        <w:t xml:space="preserve"> a</w:t>
      </w:r>
      <w:r w:rsidR="004C4DA3">
        <w:t> </w:t>
      </w:r>
      <w:r w:rsidRPr="006A5C28">
        <w:t xml:space="preserve">także wzór upoważnienia </w:t>
      </w:r>
      <w:bookmarkStart w:id="37" w:name="_Hlk213338967"/>
      <w:r w:rsidRPr="006A5C28">
        <w:t>do dostępu do WUI, mając na względzie zapewnienie bezpieczeństwa danych oraz prawidłową realizację przez Rzeczpospolitą Polską obowiązków wynikających</w:t>
      </w:r>
      <w:r w:rsidR="004C4DA3" w:rsidRPr="006A5C28">
        <w:t xml:space="preserve"> z</w:t>
      </w:r>
      <w:r w:rsidR="004C4DA3">
        <w:t> </w:t>
      </w:r>
      <w:r w:rsidRPr="006A5C28">
        <w:t>udziału</w:t>
      </w:r>
      <w:r w:rsidR="004C4DA3" w:rsidRPr="006A5C28">
        <w:t xml:space="preserve"> w</w:t>
      </w:r>
      <w:r w:rsidR="004C4DA3">
        <w:t> </w:t>
      </w:r>
      <w:r w:rsidRPr="006A5C28">
        <w:t>Eurodac</w:t>
      </w:r>
      <w:bookmarkEnd w:id="37"/>
      <w:r w:rsidRPr="006A5C28">
        <w:t>.</w:t>
      </w:r>
    </w:p>
    <w:p w14:paraId="5B357536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20.</w:t>
      </w:r>
      <w:r w:rsidRPr="006A5C28">
        <w:t xml:space="preserve"> 1.</w:t>
      </w:r>
      <w:r w:rsidR="004C4DA3" w:rsidRPr="006A5C28">
        <w:t xml:space="preserve"> W</w:t>
      </w:r>
      <w:r w:rsidR="004C4DA3">
        <w:t> </w:t>
      </w:r>
      <w:r w:rsidRPr="006A5C28">
        <w:t xml:space="preserve">przypadku nabycia przez osobę, </w:t>
      </w:r>
      <w:bookmarkStart w:id="38" w:name="_Hlk198550547"/>
      <w:r w:rsidRPr="006A5C28">
        <w:t>której dane zostały przesłane do systemu Eurodac na podstawie</w:t>
      </w:r>
      <w:r w:rsidR="004C4DA3">
        <w:t xml:space="preserve"> art. </w:t>
      </w:r>
      <w:r w:rsidRPr="006A5C28">
        <w:t>9–15</w:t>
      </w:r>
      <w:bookmarkEnd w:id="38"/>
      <w:r w:rsidRPr="006A5C28">
        <w:t>, obywatelstwa polskiego zgodnie</w:t>
      </w:r>
      <w:r w:rsidR="004C4DA3" w:rsidRPr="006A5C28">
        <w:t xml:space="preserve"> z</w:t>
      </w:r>
      <w:r w:rsidR="004C4DA3">
        <w:t> </w:t>
      </w:r>
      <w:r w:rsidRPr="006A5C28">
        <w:t>przepisami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2</w:t>
      </w:r>
      <w:r w:rsidR="004C4DA3">
        <w:t> </w:t>
      </w:r>
      <w:r w:rsidRPr="006A5C28">
        <w:t>kwietnia 200</w:t>
      </w:r>
      <w:r w:rsidR="004C4DA3" w:rsidRPr="006A5C28">
        <w:t>9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obywatelstwie polskim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1611), Szef Urzędu do Spraw Cudzoziemców usuwa dane tej osoby</w:t>
      </w:r>
      <w:r w:rsidR="004C4DA3" w:rsidRPr="006A5C28">
        <w:t xml:space="preserve"> z</w:t>
      </w:r>
      <w:r w:rsidR="004C4DA3">
        <w:t> </w:t>
      </w:r>
      <w:r w:rsidRPr="006A5C28">
        <w:t>systemu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0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akapit pierwszy rozporządzenia 2024/1358.</w:t>
      </w:r>
    </w:p>
    <w:p w14:paraId="2CDE73BB" w14:textId="77777777" w:rsidR="006A5C28" w:rsidRPr="006A5C28" w:rsidRDefault="006A5C28" w:rsidP="006A5C28">
      <w:pPr>
        <w:pStyle w:val="USTustnpkodeksu"/>
      </w:pPr>
      <w:r w:rsidRPr="006A5C28">
        <w:t>2. Po uzyskaniu informacji</w:t>
      </w:r>
      <w:r w:rsidR="004C4DA3" w:rsidRPr="006A5C28">
        <w:t xml:space="preserve"> o</w:t>
      </w:r>
      <w:r w:rsidR="004C4DA3">
        <w:t> </w:t>
      </w:r>
      <w:r w:rsidRPr="006A5C28">
        <w:t>nabyciu przez osobę, której dane zostały przesłane do systemu Eurodac na podstawie</w:t>
      </w:r>
      <w:r w:rsidR="004C4DA3">
        <w:t xml:space="preserve"> art. </w:t>
      </w:r>
      <w:r w:rsidRPr="006A5C28">
        <w:t>9–15, obywatelstwa innego państwa członkowskiego Unii Europejskiej Szef Urzędu do Spraw Cudzoziemców usuwa te dane</w:t>
      </w:r>
      <w:r w:rsidR="004C4DA3" w:rsidRPr="006A5C28">
        <w:t xml:space="preserve"> z</w:t>
      </w:r>
      <w:r w:rsidR="004C4DA3">
        <w:t> </w:t>
      </w:r>
      <w:r w:rsidRPr="006A5C28">
        <w:t>systemu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0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akapit drugi rozporządzenia 2024/1358.</w:t>
      </w:r>
    </w:p>
    <w:p w14:paraId="6D0AA1FA" w14:textId="77777777" w:rsidR="006A5C28" w:rsidRPr="006A5C28" w:rsidRDefault="006A5C28" w:rsidP="006A5C28">
      <w:pPr>
        <w:pStyle w:val="USTustnpkodeksu"/>
      </w:pPr>
      <w:r w:rsidRPr="006A5C28">
        <w:t>3. Szef Urzędu do Spraw Cudzoziemców przekazuje do NAP Eurodac informację o usunięciu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="004C4DA3" w:rsidRPr="006A5C28">
        <w:t>1</w:t>
      </w:r>
      <w:r w:rsidR="004C4DA3">
        <w:t xml:space="preserve"> i </w:t>
      </w:r>
      <w:r w:rsidRPr="006A5C28">
        <w:t>2.</w:t>
      </w:r>
    </w:p>
    <w:p w14:paraId="4BF4D3E1" w14:textId="590B704A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21.</w:t>
      </w:r>
      <w:r w:rsidRPr="006A5C28">
        <w:t xml:space="preserve"> 1.</w:t>
      </w:r>
      <w:r w:rsidR="004C4DA3" w:rsidRPr="006A5C28">
        <w:t xml:space="preserve"> W</w:t>
      </w:r>
      <w:r w:rsidR="004C4DA3">
        <w:t> </w:t>
      </w:r>
      <w:r w:rsidRPr="006A5C28">
        <w:t xml:space="preserve">przypadku </w:t>
      </w:r>
      <w:bookmarkStart w:id="39" w:name="_Hlk206584699"/>
      <w:r w:rsidRPr="006A5C28">
        <w:t xml:space="preserve">nadania statusu uchodźcy lub udzielenia ochrony uzupełniającej na terytorium Rzeczypospolitej Polskiej </w:t>
      </w:r>
      <w:bookmarkEnd w:id="39"/>
      <w:r w:rsidRPr="006A5C28">
        <w:t>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 zgodnie</w:t>
      </w:r>
      <w:r w:rsidR="004C4DA3" w:rsidRPr="006A5C28">
        <w:t xml:space="preserve"> z</w:t>
      </w:r>
      <w:r w:rsidR="004C4DA3">
        <w:t> </w:t>
      </w:r>
      <w:r w:rsidRPr="006A5C28">
        <w:t>przepisami ustawy z  dnia 1</w:t>
      </w:r>
      <w:r w:rsidR="004C4DA3" w:rsidRPr="006A5C28">
        <w:t>3</w:t>
      </w:r>
      <w:r w:rsidR="004C4DA3">
        <w:t> </w:t>
      </w:r>
      <w:r w:rsidRPr="006A5C28">
        <w:t>czerwca 200</w:t>
      </w:r>
      <w:r w:rsidR="004C4DA3" w:rsidRPr="006A5C28">
        <w:t>3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udzielaniu cudzoziemcom ochrony na terytorium Rzeczypospolitej Polskiej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223, 389, 61</w:t>
      </w:r>
      <w:r w:rsidR="004C4DA3" w:rsidRPr="006A5C28">
        <w:t>9</w:t>
      </w:r>
      <w:r w:rsidR="00996290">
        <w:t xml:space="preserve">, </w:t>
      </w:r>
      <w:r w:rsidRPr="006A5C28">
        <w:t>621</w:t>
      </w:r>
      <w:r w:rsidR="00996290">
        <w:t xml:space="preserve"> i 1794</w:t>
      </w:r>
      <w:r w:rsidR="00AE5591">
        <w:t xml:space="preserve"> oraz z 2026 r. poz. 203</w:t>
      </w:r>
      <w:r w:rsidRPr="006A5C28">
        <w:t>) Szef Urzędu do Spraw Cudzoziemców lub Rada do Spraw Uchodźców oznacza dane tej osoby</w:t>
      </w:r>
      <w:r w:rsidR="004C4DA3" w:rsidRPr="006A5C28">
        <w:t xml:space="preserve"> w</w:t>
      </w:r>
      <w:r w:rsidR="004C4DA3">
        <w:t> </w:t>
      </w:r>
      <w:r w:rsidRPr="006A5C28">
        <w:t>systemie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2024/1358.</w:t>
      </w:r>
    </w:p>
    <w:p w14:paraId="0A71337C" w14:textId="77777777" w:rsidR="006A5C28" w:rsidRPr="006A5C28" w:rsidRDefault="006A5C28" w:rsidP="006A5C28">
      <w:pPr>
        <w:pStyle w:val="USTustnpkodeksu"/>
      </w:pPr>
      <w:r w:rsidRPr="006A5C28">
        <w:t>2. Szef Urzędu do Spraw Cudzoziemców lub Rada do Spraw Uchodźców usuwa z systemu Eurodac oznaczenie,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1,</w:t>
      </w:r>
      <w:r w:rsidR="004C4DA3" w:rsidRPr="006A5C28">
        <w:t xml:space="preserve"> w</w:t>
      </w:r>
      <w:r w:rsidR="004C4DA3">
        <w:t> </w:t>
      </w:r>
      <w:r w:rsidRPr="006A5C28">
        <w:t>przypadkach określonych</w:t>
      </w:r>
      <w:r w:rsidR="004C4DA3" w:rsidRPr="006A5C28">
        <w:t xml:space="preserve"> w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2024/1358.</w:t>
      </w:r>
    </w:p>
    <w:p w14:paraId="33D0E03C" w14:textId="77777777" w:rsidR="006A5C28" w:rsidRPr="006A5C28" w:rsidRDefault="006A5C28" w:rsidP="006A5C28">
      <w:pPr>
        <w:pStyle w:val="USTustnpkodeksu"/>
      </w:pPr>
      <w:r w:rsidRPr="006A5C28">
        <w:t>3.</w:t>
      </w:r>
      <w:r w:rsidR="004C4DA3" w:rsidRPr="006A5C28">
        <w:t xml:space="preserve"> W</w:t>
      </w:r>
      <w:r w:rsidR="004C4DA3">
        <w:t> </w:t>
      </w:r>
      <w:r w:rsidRPr="006A5C28">
        <w:t>przypadku udzielenia 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Pr="006A5C28">
        <w:t>2,</w:t>
      </w:r>
      <w:r w:rsidR="004C4DA3">
        <w:t xml:space="preserve"> 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 xml:space="preserve"> lub 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 ochrony przez inne państwo członkowskie</w:t>
      </w:r>
      <w:r w:rsidR="00EA2D16">
        <w:t>,</w:t>
      </w:r>
      <w:r w:rsidRPr="006A5C28">
        <w:t xml:space="preserve"> Szef Urzędu do Spraw Cudzoziemców oznacza dane tej osoby</w:t>
      </w:r>
      <w:r w:rsidR="004C4DA3" w:rsidRPr="006A5C28">
        <w:t xml:space="preserve"> w</w:t>
      </w:r>
      <w:r w:rsidR="004C4DA3">
        <w:t> </w:t>
      </w:r>
      <w:r w:rsidRPr="006A5C28">
        <w:t>systemie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2024/1358.</w:t>
      </w:r>
    </w:p>
    <w:p w14:paraId="6F371C82" w14:textId="77777777" w:rsidR="006A5C28" w:rsidRPr="006A5C28" w:rsidRDefault="006A5C28" w:rsidP="006A5C28">
      <w:pPr>
        <w:pStyle w:val="USTustnpkodeksu"/>
      </w:pPr>
      <w:r w:rsidRPr="006A5C28">
        <w:t>4.</w:t>
      </w:r>
      <w:r w:rsidR="004C4DA3" w:rsidRPr="006A5C28">
        <w:t xml:space="preserve"> W</w:t>
      </w:r>
      <w:r w:rsidR="004C4DA3">
        <w:t> </w:t>
      </w:r>
      <w:r w:rsidRPr="006A5C28">
        <w:t>przypadku pozbawienia osoby,</w:t>
      </w:r>
      <w:r w:rsidR="004C4DA3" w:rsidRPr="006A5C28">
        <w:t xml:space="preserve"> o</w:t>
      </w:r>
      <w:r w:rsidR="004C4DA3">
        <w:t> </w:t>
      </w:r>
      <w:r w:rsidRPr="006A5C28">
        <w:t>której mowa ust 3, ochrony udzielonej przez inne państwo członkowskie</w:t>
      </w:r>
      <w:r w:rsidR="00EA2D16">
        <w:t>,</w:t>
      </w:r>
      <w:r w:rsidRPr="006A5C28">
        <w:t xml:space="preserve"> Szef Urzędu do Spraw Cudzoziemców usuwa oznaczenie tej osoby w systemie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2024/1358.</w:t>
      </w:r>
    </w:p>
    <w:p w14:paraId="304DA8B4" w14:textId="31931103" w:rsidR="006A5C28" w:rsidRPr="006A5C28" w:rsidRDefault="006A5C28" w:rsidP="006A5C28">
      <w:pPr>
        <w:pStyle w:val="USTustnpkodeksu"/>
      </w:pPr>
      <w:r w:rsidRPr="006A5C28">
        <w:lastRenderedPageBreak/>
        <w:t>5.</w:t>
      </w:r>
      <w:r w:rsidR="004C4DA3" w:rsidRPr="006A5C28">
        <w:t xml:space="preserve"> W</w:t>
      </w:r>
      <w:r w:rsidR="004C4DA3">
        <w:t> </w:t>
      </w:r>
      <w:r w:rsidRPr="006A5C28">
        <w:t>przypadku wydania dokumentu pobytu 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="004C4DA3" w:rsidRPr="006A5C28">
        <w:t>1</w:t>
      </w:r>
      <w:r w:rsidR="004C4DA3">
        <w:t xml:space="preserve"> lub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 zgodnie</w:t>
      </w:r>
      <w:r w:rsidR="004C4DA3" w:rsidRPr="006A5C28">
        <w:t xml:space="preserve"> z</w:t>
      </w:r>
      <w:r w:rsidR="004C4DA3">
        <w:t> art. </w:t>
      </w:r>
      <w:r w:rsidRPr="006A5C28">
        <w:t>24</w:t>
      </w:r>
      <w:r w:rsidR="004C4DA3" w:rsidRPr="006A5C28">
        <w:t>5</w:t>
      </w:r>
      <w:r w:rsidR="004C4DA3">
        <w:t xml:space="preserve"> ust. </w:t>
      </w:r>
      <w:r w:rsidR="004C4DA3" w:rsidRPr="006A5C28">
        <w:t>2</w:t>
      </w:r>
      <w:r w:rsidR="004C4DA3">
        <w:t xml:space="preserve"> lub art. </w:t>
      </w:r>
      <w:r w:rsidRPr="006A5C28">
        <w:t>27</w:t>
      </w:r>
      <w:r w:rsidR="004C4DA3" w:rsidRPr="006A5C28">
        <w:t>3</w:t>
      </w:r>
      <w:r w:rsidR="004C4DA3">
        <w:t> </w:t>
      </w:r>
      <w:r w:rsidRPr="006A5C28">
        <w:t>ustawy</w:t>
      </w:r>
      <w:r w:rsidR="004C4DA3" w:rsidRPr="006A5C28">
        <w:t xml:space="preserve"> z</w:t>
      </w:r>
      <w:r w:rsidR="004C4DA3">
        <w:t> </w:t>
      </w:r>
      <w:r w:rsidRPr="006A5C28">
        <w:t>dnia 1</w:t>
      </w:r>
      <w:r w:rsidR="004C4DA3" w:rsidRPr="006A5C28">
        <w:t>2</w:t>
      </w:r>
      <w:r w:rsidR="004C4DA3">
        <w:t> </w:t>
      </w:r>
      <w:r w:rsidRPr="006A5C28">
        <w:t>grudnia 201</w:t>
      </w:r>
      <w:r w:rsidR="004C4DA3" w:rsidRPr="006A5C28">
        <w:t>3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cudzoziemcach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1079</w:t>
      </w:r>
      <w:r w:rsidR="00996290">
        <w:t xml:space="preserve"> i 1794</w:t>
      </w:r>
      <w:r w:rsidR="005C1A02">
        <w:t xml:space="preserve"> oraz z 2026 r. poz. 203</w:t>
      </w:r>
      <w:r w:rsidRPr="006A5C28">
        <w:t>) Komendant Główny Straży Granicznej oznacza dane tej osoby</w:t>
      </w:r>
      <w:r w:rsidR="004C4DA3" w:rsidRPr="006A5C28">
        <w:t xml:space="preserve"> w</w:t>
      </w:r>
      <w:r w:rsidR="004C4DA3">
        <w:t> </w:t>
      </w:r>
      <w:r w:rsidRPr="006A5C28">
        <w:t>systemie Eurodac zgodnie</w:t>
      </w:r>
      <w:r w:rsidR="004C4DA3" w:rsidRPr="006A5C28">
        <w:t xml:space="preserve"> z</w:t>
      </w:r>
      <w:r w:rsidR="004C4DA3">
        <w:t> art. </w:t>
      </w:r>
      <w:r w:rsidRPr="006A5C28">
        <w:t>3</w:t>
      </w:r>
      <w:r w:rsidR="004C4DA3" w:rsidRPr="006A5C28">
        <w:t>1</w:t>
      </w:r>
      <w:r w:rsidR="004C4DA3">
        <w:t xml:space="preserve"> ust. </w:t>
      </w:r>
      <w:r w:rsidR="004C4DA3" w:rsidRPr="006A5C28">
        <w:t>4</w:t>
      </w:r>
      <w:r w:rsidR="004C4DA3">
        <w:t> </w:t>
      </w:r>
      <w:r w:rsidRPr="006A5C28">
        <w:t>rozporządzenia 2024/1358.</w:t>
      </w:r>
    </w:p>
    <w:p w14:paraId="2E4DD670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22.</w:t>
      </w:r>
      <w:r w:rsidRPr="006A5C28">
        <w:t xml:space="preserve"> 1. Komendant Główny Policji prowadzi rejestr operacji przetwarzania danych przeprowadzonych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4C4DA3" w:rsidRPr="006A5C28">
        <w:t xml:space="preserve"> i</w:t>
      </w:r>
      <w:r w:rsidR="004C4DA3">
        <w:t> </w:t>
      </w:r>
      <w:r w:rsidR="004C4DA3" w:rsidRPr="006A5C28">
        <w:t>w</w:t>
      </w:r>
      <w:r w:rsidR="004C4DA3">
        <w:t> </w:t>
      </w:r>
      <w:r w:rsidRPr="006A5C28">
        <w:t>Wizowym Systemie Informacyjnym,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1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2024/1358.</w:t>
      </w:r>
    </w:p>
    <w:p w14:paraId="7B284061" w14:textId="77777777" w:rsidR="006A5C28" w:rsidRPr="006A5C28" w:rsidRDefault="006A5C28" w:rsidP="006A5C28">
      <w:pPr>
        <w:pStyle w:val="USTustnpkodeksu"/>
      </w:pPr>
      <w:r w:rsidRPr="006A5C28">
        <w:t>2. Minister właściwy do spraw wewnętrznych określi,</w:t>
      </w:r>
      <w:r w:rsidR="004C4DA3" w:rsidRPr="006A5C28">
        <w:t xml:space="preserve"> w</w:t>
      </w:r>
      <w:r w:rsidR="004C4DA3">
        <w:t> </w:t>
      </w:r>
      <w:r w:rsidRPr="006A5C28">
        <w:t>drodze rozporządzenia, szczegółowy sposób rejestrowania przypadków,</w:t>
      </w:r>
      <w:r w:rsidR="004C4DA3" w:rsidRPr="006A5C28">
        <w:t xml:space="preserve"> w</w:t>
      </w:r>
      <w:r w:rsidR="004C4DA3">
        <w:t> </w:t>
      </w:r>
      <w:r w:rsidRPr="006A5C28">
        <w:t>których uzyskano dostęp do danych lub wykorzystano dane</w:t>
      </w:r>
      <w:r w:rsidR="004C4DA3" w:rsidRPr="006A5C28">
        <w:t xml:space="preserve"> z</w:t>
      </w:r>
      <w:r w:rsidR="004C4DA3">
        <w:t> </w:t>
      </w:r>
      <w:r w:rsidRPr="006A5C28">
        <w:t>systemu Eurodac, mając na względzie bezpieczeństwo</w:t>
      </w:r>
      <w:r w:rsidR="004C4DA3" w:rsidRPr="006A5C28">
        <w:t xml:space="preserve"> i</w:t>
      </w:r>
      <w:r w:rsidR="004C4DA3">
        <w:t> </w:t>
      </w:r>
      <w:r w:rsidRPr="006A5C28">
        <w:t>ochronę danych przetwarzanych</w:t>
      </w:r>
      <w:r w:rsidR="004C4DA3" w:rsidRPr="006A5C28">
        <w:t xml:space="preserve"> w</w:t>
      </w:r>
      <w:r w:rsidR="004C4DA3">
        <w:t> </w:t>
      </w:r>
      <w:r w:rsidRPr="006A5C28">
        <w:t>systemie Eurodac.</w:t>
      </w:r>
    </w:p>
    <w:p w14:paraId="523AC432" w14:textId="29070DC4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23.</w:t>
      </w:r>
      <w:r w:rsidRPr="006A5C28">
        <w:t xml:space="preserve">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Pr="006A5C28">
        <w:t>1, prowadzą,</w:t>
      </w:r>
      <w:r w:rsidR="004C4DA3" w:rsidRPr="006A5C28">
        <w:t xml:space="preserve"> </w:t>
      </w:r>
      <w:r w:rsidR="007E10E9">
        <w:t xml:space="preserve">każdy </w:t>
      </w:r>
      <w:r w:rsidR="004C4DA3" w:rsidRPr="006A5C28">
        <w:t>w</w:t>
      </w:r>
      <w:r w:rsidR="004C4DA3">
        <w:t> </w:t>
      </w:r>
      <w:bookmarkStart w:id="40" w:name="_Hlk189661649"/>
      <w:r w:rsidRPr="006A5C28">
        <w:t>zakresie swojej właściwości, rejestr</w:t>
      </w:r>
      <w:r w:rsidR="00E54972">
        <w:t>y</w:t>
      </w:r>
      <w:r w:rsidRPr="006A5C28">
        <w:t xml:space="preserve"> osób upoważnionych do wprowadzania lub pobierania danych</w:t>
      </w:r>
      <w:r w:rsidR="004C4DA3" w:rsidRPr="006A5C28">
        <w:t xml:space="preserve"> z</w:t>
      </w:r>
      <w:r w:rsidR="004C4DA3">
        <w:t> </w:t>
      </w:r>
      <w:r w:rsidRPr="006A5C28">
        <w:t>systemu Eurodac,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1</w:t>
      </w:r>
      <w:r w:rsidR="004C4DA3">
        <w:t xml:space="preserve"> ust. </w:t>
      </w:r>
      <w:r w:rsidR="004C4DA3" w:rsidRPr="006A5C28">
        <w:t>5</w:t>
      </w:r>
      <w:r w:rsidR="004C4DA3">
        <w:t> </w:t>
      </w:r>
      <w:r w:rsidRPr="006A5C28">
        <w:t>rozporządzenia 2024/1358</w:t>
      </w:r>
      <w:bookmarkEnd w:id="40"/>
      <w:r w:rsidRPr="006A5C28">
        <w:t>.</w:t>
      </w:r>
    </w:p>
    <w:p w14:paraId="33858EDA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24.</w:t>
      </w:r>
      <w:r w:rsidRPr="006A5C28">
        <w:t xml:space="preserve"> 1. Organ, podczas pobierania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9–15, przekazuje osobie,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1</w:t>
      </w:r>
      <w:r w:rsidR="004C4DA3">
        <w:t xml:space="preserve"> i </w:t>
      </w:r>
      <w:r w:rsidRPr="006A5C28">
        <w:t>2,</w:t>
      </w:r>
      <w:r w:rsidR="004C4DA3">
        <w:t xml:space="preserve"> 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 xml:space="preserve"> lub 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2024/1358, informację,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2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2024/1358.</w:t>
      </w:r>
    </w:p>
    <w:p w14:paraId="25C60F1F" w14:textId="77777777" w:rsidR="006A5C28" w:rsidRPr="006A5C28" w:rsidRDefault="006A5C28" w:rsidP="006A5C28">
      <w:pPr>
        <w:pStyle w:val="USTustnpkodeksu"/>
      </w:pPr>
      <w:r w:rsidRPr="006A5C28">
        <w:t>2. Informację,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1, można przekazać</w:t>
      </w:r>
      <w:r w:rsidR="004C4DA3" w:rsidRPr="006A5C28">
        <w:t xml:space="preserve"> z</w:t>
      </w:r>
      <w:r w:rsidR="004C4DA3">
        <w:t> </w:t>
      </w:r>
      <w:r w:rsidRPr="006A5C28">
        <w:t>wykorzystaniem wspólnej ulotki,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2</w:t>
      </w:r>
      <w:r w:rsidR="004C4DA3">
        <w:t xml:space="preserve"> ust. </w:t>
      </w:r>
      <w:r w:rsidR="004C4DA3" w:rsidRPr="006A5C28">
        <w:t>3</w:t>
      </w:r>
      <w:r w:rsidR="004C4DA3">
        <w:t> </w:t>
      </w:r>
      <w:r w:rsidRPr="006A5C28">
        <w:t>rozporządzenia 2024/1358, uzupełnionej</w:t>
      </w:r>
      <w:r w:rsidR="004C4DA3" w:rsidRPr="006A5C28">
        <w:t xml:space="preserve"> o</w:t>
      </w:r>
      <w:r w:rsidR="004C4DA3">
        <w:t> </w:t>
      </w:r>
      <w:r w:rsidRPr="006A5C28">
        <w:t>informacje dotyczące odpowiednich przepisów prawa polskiego, mających zastosowanie do osoby, której dane zostały pobrane.</w:t>
      </w:r>
    </w:p>
    <w:p w14:paraId="3A3EEE81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25.</w:t>
      </w:r>
      <w:r w:rsidR="004C4DA3" w:rsidRPr="006A5C28">
        <w:t xml:space="preserve"> W</w:t>
      </w:r>
      <w:r w:rsidR="004C4DA3">
        <w:t> </w:t>
      </w:r>
      <w:r w:rsidRPr="006A5C28">
        <w:t>przypadkach określonych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4</w:t>
      </w:r>
      <w:r w:rsidR="004C4DA3">
        <w:t> </w:t>
      </w:r>
      <w:r w:rsidRPr="006A5C28">
        <w:t>rozporządzenia 2024/135</w:t>
      </w:r>
      <w:r w:rsidR="004C4DA3" w:rsidRPr="006A5C28">
        <w:t>8</w:t>
      </w:r>
      <w:r w:rsidR="004C4DA3">
        <w:t> </w:t>
      </w:r>
      <w:bookmarkStart w:id="41" w:name="_Hlk195800374"/>
      <w:r w:rsidRPr="006A5C28">
        <w:t>organ, który pobrał dane,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9–1</w:t>
      </w:r>
      <w:bookmarkEnd w:id="41"/>
      <w:r w:rsidRPr="006A5C28">
        <w:t>5, dokonuje sprostowania tych danych lub występuje</w:t>
      </w:r>
      <w:r w:rsidR="004C4DA3" w:rsidRPr="006A5C28">
        <w:t xml:space="preserve"> z</w:t>
      </w:r>
      <w:r w:rsidR="004C4DA3">
        <w:t> </w:t>
      </w:r>
      <w:r w:rsidRPr="006A5C28">
        <w:t>wnioskiem do NAP Eurodac</w:t>
      </w:r>
      <w:r w:rsidR="004C4DA3" w:rsidRPr="006A5C28">
        <w:t xml:space="preserve"> o</w:t>
      </w:r>
      <w:r w:rsidR="004C4DA3">
        <w:t> </w:t>
      </w:r>
      <w:r w:rsidRPr="006A5C28">
        <w:t>ich usunięcie,</w:t>
      </w:r>
      <w:r w:rsidR="004C4DA3" w:rsidRPr="006A5C28">
        <w:t xml:space="preserve"> a</w:t>
      </w:r>
      <w:r w:rsidR="004C4DA3">
        <w:t> </w:t>
      </w:r>
      <w:r w:rsidRPr="006A5C28">
        <w:t xml:space="preserve">także powiadamia pisemnie osobę, której dane dotyczą, że </w:t>
      </w:r>
      <w:bookmarkStart w:id="42" w:name="_Hlk195800275"/>
      <w:r w:rsidRPr="006A5C28">
        <w:t>podjęto działanie</w:t>
      </w:r>
      <w:r w:rsidR="004C4DA3" w:rsidRPr="006A5C28">
        <w:t xml:space="preserve"> w</w:t>
      </w:r>
      <w:r w:rsidR="004C4DA3">
        <w:t> </w:t>
      </w:r>
      <w:r w:rsidRPr="006A5C28">
        <w:t>celu sprostowania, uzupełnienia lub usunięcia danych osobowych, które jej dotyczą, lub</w:t>
      </w:r>
      <w:r w:rsidR="004C4DA3" w:rsidRPr="006A5C28">
        <w:t xml:space="preserve"> w</w:t>
      </w:r>
      <w:r w:rsidR="004C4DA3">
        <w:t> </w:t>
      </w:r>
      <w:r w:rsidRPr="006A5C28">
        <w:t>celu ograniczenia ich przetwarzania</w:t>
      </w:r>
      <w:bookmarkEnd w:id="42"/>
      <w:r w:rsidRPr="006A5C28">
        <w:t xml:space="preserve">. </w:t>
      </w:r>
    </w:p>
    <w:p w14:paraId="1B50A754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26.</w:t>
      </w:r>
      <w:r w:rsidRPr="006A5C28">
        <w:t xml:space="preserve"> 1. </w:t>
      </w:r>
      <w:bookmarkStart w:id="43" w:name="_Hlk198629875"/>
      <w:r w:rsidRPr="006A5C28">
        <w:t xml:space="preserve">Osoba, </w:t>
      </w:r>
      <w:bookmarkStart w:id="44" w:name="_Hlk195800412"/>
      <w:bookmarkStart w:id="45" w:name="_Hlk189661882"/>
      <w:bookmarkStart w:id="46" w:name="_Hlk190773904"/>
      <w:r w:rsidRPr="006A5C28">
        <w:t>której dane dotyczą, może zwrócić się</w:t>
      </w:r>
      <w:r w:rsidR="004C4DA3" w:rsidRPr="006A5C28">
        <w:t xml:space="preserve"> z</w:t>
      </w:r>
      <w:r w:rsidR="004C4DA3">
        <w:t> </w:t>
      </w:r>
      <w:r w:rsidRPr="006A5C28">
        <w:t>wnioskiem</w:t>
      </w:r>
      <w:r w:rsidR="004C4DA3" w:rsidRPr="006A5C28">
        <w:t xml:space="preserve"> w</w:t>
      </w:r>
      <w:r w:rsidR="004C4DA3">
        <w:t> </w:t>
      </w:r>
      <w:bookmarkStart w:id="47" w:name="_Hlk190774299"/>
      <w:r w:rsidRPr="006A5C28">
        <w:t>sprawie dostępu do danych osobowych zapisanych</w:t>
      </w:r>
      <w:r w:rsidR="004C4DA3" w:rsidRPr="006A5C28">
        <w:t xml:space="preserve"> w</w:t>
      </w:r>
      <w:r w:rsidR="004C4DA3">
        <w:t> </w:t>
      </w:r>
      <w:r w:rsidRPr="006A5C28">
        <w:t>systemie Eurodac lub</w:t>
      </w:r>
      <w:r w:rsidR="004C4DA3" w:rsidRPr="006A5C28">
        <w:t xml:space="preserve"> w</w:t>
      </w:r>
      <w:r w:rsidR="004C4DA3">
        <w:t> </w:t>
      </w:r>
      <w:r w:rsidRPr="006A5C28">
        <w:t>sprawie ich sprostowania, uzupełnienia lub usunięcia, lub ograniczenia ich przetwarzania</w:t>
      </w:r>
      <w:bookmarkEnd w:id="44"/>
      <w:bookmarkEnd w:id="47"/>
      <w:r w:rsidRPr="006A5C28">
        <w:t>, na podstawie</w:t>
      </w:r>
      <w:r w:rsidR="004C4DA3">
        <w:t xml:space="preserve"> art. </w:t>
      </w:r>
      <w:r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1</w:t>
      </w:r>
      <w:r w:rsidR="004C4DA3">
        <w:t xml:space="preserve"> lub</w:t>
      </w:r>
      <w:r w:rsidRPr="006A5C28">
        <w:t xml:space="preserve"> </w:t>
      </w:r>
      <w:r w:rsidR="004C4DA3" w:rsidRPr="006A5C28">
        <w:t>2</w:t>
      </w:r>
      <w:r w:rsidR="004C4DA3">
        <w:t> </w:t>
      </w:r>
      <w:r w:rsidRPr="006A5C28">
        <w:t xml:space="preserve">rozporządzenia 2024/1358, </w:t>
      </w:r>
      <w:bookmarkStart w:id="48" w:name="_Hlk195800422"/>
      <w:r w:rsidRPr="006A5C28">
        <w:t>do</w:t>
      </w:r>
      <w:bookmarkEnd w:id="45"/>
      <w:bookmarkEnd w:id="46"/>
      <w:r w:rsidRPr="006A5C28">
        <w:t xml:space="preserve"> organu, który pobrał dane tej osoby zgodnie</w:t>
      </w:r>
      <w:r w:rsidR="004C4DA3" w:rsidRPr="006A5C28">
        <w:t xml:space="preserve"> z</w:t>
      </w:r>
      <w:r w:rsidR="004C4DA3">
        <w:t> art. </w:t>
      </w:r>
      <w:r w:rsidRPr="006A5C28">
        <w:t>9–1</w:t>
      </w:r>
      <w:bookmarkEnd w:id="48"/>
      <w:r w:rsidRPr="006A5C28">
        <w:t>5</w:t>
      </w:r>
      <w:bookmarkEnd w:id="43"/>
      <w:r w:rsidRPr="006A5C28">
        <w:t xml:space="preserve">. </w:t>
      </w:r>
    </w:p>
    <w:p w14:paraId="002FFA8A" w14:textId="77777777" w:rsidR="006A5C28" w:rsidRPr="006A5C28" w:rsidRDefault="006A5C28" w:rsidP="006A5C28">
      <w:pPr>
        <w:pStyle w:val="USTustnpkodeksu"/>
      </w:pPr>
      <w:r w:rsidRPr="006A5C28">
        <w:lastRenderedPageBreak/>
        <w:t xml:space="preserve">2. </w:t>
      </w:r>
      <w:bookmarkStart w:id="49" w:name="_Hlk198554829"/>
      <w:r w:rsidRPr="006A5C28">
        <w:t>Osoba, której dane zostały przesłane do systemu Eurodac przez inne państwo członkowskie Unii Europejskiej może zwrócić się</w:t>
      </w:r>
      <w:r w:rsidR="004C4DA3" w:rsidRPr="006A5C28">
        <w:t xml:space="preserve"> z</w:t>
      </w:r>
      <w:r w:rsidR="004C4DA3">
        <w:t> </w:t>
      </w:r>
      <w:r w:rsidRPr="006A5C28">
        <w:t>wnioskiem,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1, do dowolnego organu uprawnionego do pobrania danych zgodnie</w:t>
      </w:r>
      <w:r w:rsidR="004C4DA3" w:rsidRPr="006A5C28">
        <w:t xml:space="preserve"> z</w:t>
      </w:r>
      <w:r w:rsidR="004C4DA3">
        <w:t> art. </w:t>
      </w:r>
      <w:r w:rsidRPr="006A5C28">
        <w:t>9–15</w:t>
      </w:r>
      <w:bookmarkEnd w:id="49"/>
      <w:r w:rsidRPr="006A5C28">
        <w:t>.</w:t>
      </w:r>
    </w:p>
    <w:p w14:paraId="4BAB3C60" w14:textId="55908976" w:rsidR="006A5C28" w:rsidRPr="006A5C28" w:rsidRDefault="006A5C28" w:rsidP="006A5C28">
      <w:pPr>
        <w:pStyle w:val="USTustnpkodeksu"/>
      </w:pPr>
      <w:r w:rsidRPr="006A5C28">
        <w:t>3.</w:t>
      </w:r>
      <w:r w:rsidR="004C4DA3" w:rsidRPr="006A5C28">
        <w:t xml:space="preserve"> W</w:t>
      </w:r>
      <w:r w:rsidR="00E54972">
        <w:t xml:space="preserve"> przypadkach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</w:t>
      </w:r>
      <w:r w:rsidR="00E54972">
        <w:t>ych</w:t>
      </w:r>
      <w:r w:rsidRPr="006A5C28">
        <w:t xml:space="preserve"> mowa</w:t>
      </w:r>
      <w:r w:rsidR="004C4DA3" w:rsidRPr="006A5C28">
        <w:t xml:space="preserve"> w</w:t>
      </w:r>
      <w:r w:rsidR="004C4DA3">
        <w:t> ust. </w:t>
      </w:r>
      <w:r w:rsidR="004C4DA3" w:rsidRPr="006A5C28">
        <w:t>1</w:t>
      </w:r>
      <w:r w:rsidR="004C4DA3">
        <w:t xml:space="preserve"> i </w:t>
      </w:r>
      <w:r w:rsidRPr="006A5C28">
        <w:t>2, organ uprawniony do pobrania danych zgodnie</w:t>
      </w:r>
      <w:r w:rsidR="004C4DA3" w:rsidRPr="006A5C28">
        <w:t xml:space="preserve"> z</w:t>
      </w:r>
      <w:r w:rsidR="004C4DA3">
        <w:t> art. </w:t>
      </w:r>
      <w:r w:rsidRPr="006A5C28">
        <w:t>9–15:</w:t>
      </w:r>
    </w:p>
    <w:p w14:paraId="03380A38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  <w:t>pobiera od osoby zwracającej się</w:t>
      </w:r>
      <w:r w:rsidR="004C4DA3" w:rsidRPr="006A5C28">
        <w:t xml:space="preserve"> z</w:t>
      </w:r>
      <w:r w:rsidR="004C4DA3">
        <w:t> </w:t>
      </w:r>
      <w:r w:rsidRPr="006A5C28">
        <w:t>wnioskiem zestaw danych,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6</w:t>
      </w:r>
      <w:r w:rsidR="004C4DA3">
        <w:t> </w:t>
      </w:r>
      <w:r w:rsidRPr="006A5C28">
        <w:t>rozporządzenia 2024/135</w:t>
      </w:r>
      <w:r w:rsidR="004C4DA3" w:rsidRPr="006A5C28">
        <w:t>8</w:t>
      </w:r>
      <w:r w:rsidR="004C4DA3">
        <w:t xml:space="preserve"> i </w:t>
      </w:r>
      <w:r w:rsidRPr="006A5C28">
        <w:t>przekazuje do NAP Eurodac</w:t>
      </w:r>
      <w:r w:rsidR="004C4DA3" w:rsidRPr="006A5C28">
        <w:t xml:space="preserve"> w</w:t>
      </w:r>
      <w:r w:rsidR="004C4DA3">
        <w:t> </w:t>
      </w:r>
      <w:r w:rsidRPr="006A5C28">
        <w:t>celu dokonania ich porównania</w:t>
      </w:r>
      <w:r w:rsidR="004C4DA3" w:rsidRPr="006A5C28">
        <w:t xml:space="preserve"> w</w:t>
      </w:r>
      <w:r w:rsidR="004C4DA3">
        <w:t> </w:t>
      </w:r>
      <w:r w:rsidRPr="006A5C28">
        <w:t>systemie Eurodac;</w:t>
      </w:r>
    </w:p>
    <w:p w14:paraId="17ECB1F4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w sytuacjach określonych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akapit drugi rozporządzenia 2024/1358, za pośrednictwem Szefa Urzędu do Spraw Cudzoziemców, kontaktuje się</w:t>
      </w:r>
      <w:r w:rsidR="004C4DA3" w:rsidRPr="006A5C28">
        <w:t xml:space="preserve"> z</w:t>
      </w:r>
      <w:r w:rsidR="004C4DA3">
        <w:t> </w:t>
      </w:r>
      <w:r w:rsidRPr="006A5C28">
        <w:t>właściwymi organami państw członkowskich Unii Europejskiej</w:t>
      </w:r>
      <w:r w:rsidR="004C4DA3" w:rsidRPr="006A5C28">
        <w:t xml:space="preserve"> w</w:t>
      </w:r>
      <w:r w:rsidR="004C4DA3">
        <w:t> </w:t>
      </w:r>
      <w:r w:rsidRPr="006A5C28">
        <w:t>celu sprawdzenia prawidłowości danych oraz zgodności</w:t>
      </w:r>
      <w:r w:rsidR="004C4DA3" w:rsidRPr="006A5C28">
        <w:t xml:space="preserve"> z</w:t>
      </w:r>
      <w:r w:rsidR="004C4DA3">
        <w:t> </w:t>
      </w:r>
      <w:r w:rsidRPr="006A5C28">
        <w:t>prawem przesłania ich do systemu Eurodac</w:t>
      </w:r>
      <w:r w:rsidR="004C4DA3" w:rsidRPr="006A5C28">
        <w:t xml:space="preserve"> i</w:t>
      </w:r>
      <w:r w:rsidR="004C4DA3">
        <w:t> </w:t>
      </w:r>
      <w:r w:rsidRPr="006A5C28">
        <w:t>zapisania ich w systemie Eurodac;</w:t>
      </w:r>
    </w:p>
    <w:p w14:paraId="66AF253D" w14:textId="6A7A09A9" w:rsidR="006A5C28" w:rsidRPr="006A5C28" w:rsidRDefault="000534DD" w:rsidP="006A5C28">
      <w:pPr>
        <w:pStyle w:val="PKTpunkt"/>
      </w:pPr>
      <w:r>
        <w:t>3</w:t>
      </w:r>
      <w:r w:rsidR="006A5C28" w:rsidRPr="006A5C28">
        <w:t>)</w:t>
      </w:r>
      <w:r w:rsidR="006A5C28" w:rsidRPr="006A5C28">
        <w:tab/>
        <w:t>wyjaśnia pisemnie osobie, której dane dotyczą, dlaczego nie zamierza sprostować ani usunąć jej danych zapisanych</w:t>
      </w:r>
      <w:r w:rsidR="004C4DA3" w:rsidRPr="006A5C28">
        <w:t xml:space="preserve"> w</w:t>
      </w:r>
      <w:r w:rsidR="004C4DA3">
        <w:t> </w:t>
      </w:r>
      <w:r w:rsidR="006A5C28" w:rsidRPr="006A5C28">
        <w:t>systemie Eurodac,</w:t>
      </w:r>
      <w:r w:rsidR="004C4DA3" w:rsidRPr="006A5C28">
        <w:t xml:space="preserve"> a</w:t>
      </w:r>
      <w:r w:rsidR="004C4DA3">
        <w:t> </w:t>
      </w:r>
      <w:r w:rsidR="006A5C28" w:rsidRPr="006A5C28">
        <w:t>także przekazuje tej osobie informacje,</w:t>
      </w:r>
      <w:r w:rsidR="004C4DA3" w:rsidRPr="006A5C28">
        <w:t xml:space="preserve"> o</w:t>
      </w:r>
      <w:r w:rsidR="004C4DA3">
        <w:t> </w:t>
      </w:r>
      <w:r w:rsidR="006A5C28" w:rsidRPr="006A5C28">
        <w:t>których mowa</w:t>
      </w:r>
      <w:r w:rsidR="004C4DA3" w:rsidRPr="006A5C28">
        <w:t xml:space="preserve"> w</w:t>
      </w:r>
      <w:r w:rsidR="004C4DA3">
        <w:t> art. </w:t>
      </w:r>
      <w:r w:rsidR="006A5C28"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5</w:t>
      </w:r>
      <w:r w:rsidR="004C4DA3">
        <w:t> </w:t>
      </w:r>
      <w:r w:rsidR="006A5C28" w:rsidRPr="006A5C28">
        <w:t>akapit drugi rozporządzenia 2024/1358</w:t>
      </w:r>
      <w:r>
        <w:t xml:space="preserve">, </w:t>
      </w:r>
      <w:r w:rsidRPr="000B1A85">
        <w:t>na piśmie utrwalonym w postaci papierowej lub elektronicznej</w:t>
      </w:r>
      <w:r>
        <w:t xml:space="preserve">, w tym </w:t>
      </w:r>
      <w:r w:rsidRPr="000B1A85">
        <w:t>poucza na temat sposobu wniesienia skargi do Prezesa Urzędu Ochrony Danych Osobowych lub sądów</w:t>
      </w:r>
      <w:r>
        <w:t>, przy czym może ograniczyć zakres udzielanych wyjaś</w:t>
      </w:r>
      <w:r w:rsidR="008527A7">
        <w:t>nień w przypadkach wskazanych w </w:t>
      </w:r>
      <w:r>
        <w:t xml:space="preserve">art. 23 ust. 1 rozporządzenia 2016/679 oraz w art. 26 ust. 1 </w:t>
      </w:r>
      <w:r w:rsidRPr="00E55EFC">
        <w:t>ustawy z dnia 14 grudnia 2018 r. o ochronie danych osobowych przetwarzan</w:t>
      </w:r>
      <w:r w:rsidR="008527A7">
        <w:t>ych w związku z zapobieganiem i </w:t>
      </w:r>
      <w:r w:rsidRPr="00E55EFC">
        <w:t>zwalczaniem przestępczości</w:t>
      </w:r>
      <w:r w:rsidR="006A5C28" w:rsidRPr="006A5C28">
        <w:t>;</w:t>
      </w:r>
    </w:p>
    <w:p w14:paraId="68347FC8" w14:textId="311CA788" w:rsidR="006A5C28" w:rsidRPr="006A5C28" w:rsidRDefault="000534DD" w:rsidP="006A5C28">
      <w:pPr>
        <w:pStyle w:val="PKTpunkt"/>
      </w:pPr>
      <w:r>
        <w:t>4</w:t>
      </w:r>
      <w:r w:rsidR="006A5C28" w:rsidRPr="006A5C28">
        <w:t>)</w:t>
      </w:r>
      <w:r w:rsidR="006A5C28" w:rsidRPr="006A5C28">
        <w:tab/>
        <w:t>przetwarza dane osobowe osoby,</w:t>
      </w:r>
      <w:r w:rsidR="004C4DA3" w:rsidRPr="006A5C28">
        <w:t xml:space="preserve"> o</w:t>
      </w:r>
      <w:r w:rsidR="004C4DA3">
        <w:t> </w:t>
      </w:r>
      <w:r w:rsidR="006A5C28" w:rsidRPr="006A5C28">
        <w:t>której mowa</w:t>
      </w:r>
      <w:r w:rsidR="004C4DA3" w:rsidRPr="006A5C28">
        <w:t xml:space="preserve"> w</w:t>
      </w:r>
      <w:r w:rsidR="004C4DA3">
        <w:t> ust. </w:t>
      </w:r>
      <w:r w:rsidR="006A5C28" w:rsidRPr="006A5C28">
        <w:t>1,</w:t>
      </w:r>
      <w:r w:rsidR="004C4DA3" w:rsidRPr="006A5C28">
        <w:t xml:space="preserve"> i</w:t>
      </w:r>
      <w:r w:rsidR="004C4DA3">
        <w:t> </w:t>
      </w:r>
      <w:r w:rsidR="006A5C28" w:rsidRPr="006A5C28">
        <w:t>usuwa je zgodnie</w:t>
      </w:r>
      <w:r w:rsidR="004C4DA3" w:rsidRPr="006A5C28">
        <w:t xml:space="preserve"> z</w:t>
      </w:r>
      <w:r w:rsidR="004C4DA3">
        <w:t> art. </w:t>
      </w:r>
      <w:r w:rsidR="006A5C28"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6</w:t>
      </w:r>
      <w:r w:rsidR="004C4DA3">
        <w:t> </w:t>
      </w:r>
      <w:r w:rsidR="006A5C28" w:rsidRPr="006A5C28">
        <w:t>rozporządzenia 2024/1358;</w:t>
      </w:r>
    </w:p>
    <w:p w14:paraId="411707B4" w14:textId="318CE23B" w:rsidR="006A5C28" w:rsidRDefault="000534DD" w:rsidP="006A5C28">
      <w:pPr>
        <w:pStyle w:val="PKTpunkt"/>
      </w:pPr>
      <w:r>
        <w:t>5</w:t>
      </w:r>
      <w:r w:rsidR="006A5C28" w:rsidRPr="006A5C28">
        <w:t>)</w:t>
      </w:r>
      <w:r w:rsidR="006A5C28" w:rsidRPr="006A5C28">
        <w:tab/>
        <w:t>odnotowuje</w:t>
      </w:r>
      <w:r w:rsidR="004C4DA3" w:rsidRPr="006A5C28">
        <w:t xml:space="preserve"> w</w:t>
      </w:r>
      <w:r w:rsidR="004C4DA3">
        <w:t> </w:t>
      </w:r>
      <w:r w:rsidR="006A5C28" w:rsidRPr="006A5C28">
        <w:t>formie dokumentu pisemnego fakt złożenia wniosku</w:t>
      </w:r>
      <w:r w:rsidR="004C4DA3" w:rsidRPr="006A5C28">
        <w:t xml:space="preserve"> o</w:t>
      </w:r>
      <w:r w:rsidR="004C4DA3">
        <w:t> </w:t>
      </w:r>
      <w:r w:rsidR="006A5C28" w:rsidRPr="006A5C28">
        <w:t>dostęp do danych,</w:t>
      </w:r>
      <w:r w:rsidR="004C4DA3" w:rsidRPr="006A5C28">
        <w:t xml:space="preserve"> o</w:t>
      </w:r>
      <w:r w:rsidR="004C4DA3">
        <w:t> </w:t>
      </w:r>
      <w:r w:rsidR="006A5C28" w:rsidRPr="006A5C28">
        <w:t>którym mowa</w:t>
      </w:r>
      <w:r w:rsidR="004C4DA3" w:rsidRPr="006A5C28">
        <w:t xml:space="preserve"> w</w:t>
      </w:r>
      <w:r w:rsidR="004C4DA3">
        <w:t> ust. </w:t>
      </w:r>
      <w:r w:rsidR="006A5C28" w:rsidRPr="006A5C28">
        <w:t>1,</w:t>
      </w:r>
      <w:r w:rsidR="004C4DA3" w:rsidRPr="006A5C28">
        <w:t xml:space="preserve"> i</w:t>
      </w:r>
      <w:r w:rsidR="004C4DA3">
        <w:t> </w:t>
      </w:r>
      <w:r w:rsidR="006A5C28" w:rsidRPr="006A5C28">
        <w:t xml:space="preserve">sposób jego rozpatrzenia oraz udostępnia ten dokument Prezesowi </w:t>
      </w:r>
      <w:r w:rsidR="00EA2D16">
        <w:t xml:space="preserve">Urzędu </w:t>
      </w:r>
      <w:r w:rsidR="004A1CE4">
        <w:t>Ochrony Danych Osobowych.</w:t>
      </w:r>
    </w:p>
    <w:p w14:paraId="50C5399D" w14:textId="4A488237" w:rsidR="000534DD" w:rsidRPr="006A5C28" w:rsidRDefault="00600B12" w:rsidP="00600B12">
      <w:pPr>
        <w:pStyle w:val="USTustnpkodeksu"/>
      </w:pPr>
      <w:r>
        <w:t xml:space="preserve">4. </w:t>
      </w:r>
      <w:r w:rsidR="000534DD">
        <w:t xml:space="preserve">Organ </w:t>
      </w:r>
      <w:r w:rsidR="000534DD" w:rsidRPr="0014584E">
        <w:t>uprawniony do pobrania danych zgodnie z art. 9–15</w:t>
      </w:r>
      <w:r w:rsidR="000534DD">
        <w:t xml:space="preserve">,  </w:t>
      </w:r>
      <w:r w:rsidR="000534DD" w:rsidRPr="00091FCD">
        <w:t>gdy jest to niezbędne z punktu widzenia bezpieczeństwa wewnętrznego</w:t>
      </w:r>
      <w:r w:rsidR="000534DD">
        <w:t xml:space="preserve">, może ograniczyć prawo osoby, której dane dotyczą, </w:t>
      </w:r>
      <w:r w:rsidR="000534DD" w:rsidRPr="0014584E">
        <w:t>do dostępu do danych osobowych, do ich sprostowania, uzupełnienia</w:t>
      </w:r>
      <w:r w:rsidR="001D2BAD">
        <w:t xml:space="preserve"> lub</w:t>
      </w:r>
      <w:r w:rsidR="000534DD">
        <w:t xml:space="preserve"> </w:t>
      </w:r>
      <w:r w:rsidR="001D2BAD">
        <w:t>usunięcia, lub</w:t>
      </w:r>
      <w:r w:rsidR="000534DD" w:rsidRPr="0014584E">
        <w:t xml:space="preserve"> ograniczenia ich przetwarzania</w:t>
      </w:r>
      <w:r w:rsidR="000534DD">
        <w:t xml:space="preserve">, w </w:t>
      </w:r>
      <w:r w:rsidR="000534DD" w:rsidRPr="00840B0F">
        <w:t>odniesieniu do zapisu wskazującego, że dana osoba może stanowić zagrożenie dla bezpieczeństwa wewnętrznego</w:t>
      </w:r>
      <w:r w:rsidR="000534DD">
        <w:t>. Osobę, które</w:t>
      </w:r>
      <w:r w:rsidR="00257742">
        <w:t xml:space="preserve">j dane dotyczą, </w:t>
      </w:r>
      <w:r w:rsidR="00257742">
        <w:lastRenderedPageBreak/>
        <w:t>informuje się o </w:t>
      </w:r>
      <w:r w:rsidR="000534DD">
        <w:t>dokonanym ograniczeniu, chyba że przekazanie jej takiej informacji naruszyłoby cel tego ograniczenia.</w:t>
      </w:r>
    </w:p>
    <w:p w14:paraId="2B8F5B62" w14:textId="3555C951" w:rsidR="006A5C28" w:rsidRDefault="000534DD" w:rsidP="006A5C28">
      <w:pPr>
        <w:pStyle w:val="USTustnpkodeksu"/>
      </w:pPr>
      <w:r>
        <w:t>5</w:t>
      </w:r>
      <w:r w:rsidR="006A5C28" w:rsidRPr="006A5C28">
        <w:t>. Prezes Urzędu Ochrony Danych Osobowych udziela osobie, której dane dotyczą, informacji,</w:t>
      </w:r>
      <w:r w:rsidR="004C4DA3" w:rsidRPr="006A5C28">
        <w:t xml:space="preserve"> o</w:t>
      </w:r>
      <w:r w:rsidR="004C4DA3">
        <w:t> </w:t>
      </w:r>
      <w:r w:rsidR="006A5C28" w:rsidRPr="006A5C28">
        <w:t>których mowa</w:t>
      </w:r>
      <w:r w:rsidR="004C4DA3" w:rsidRPr="006A5C28">
        <w:t xml:space="preserve"> w</w:t>
      </w:r>
      <w:r w:rsidR="004C4DA3">
        <w:t> art. </w:t>
      </w:r>
      <w:r w:rsidR="006A5C28" w:rsidRPr="006A5C28">
        <w:t>4</w:t>
      </w:r>
      <w:r w:rsidR="004C4DA3" w:rsidRPr="006A5C28">
        <w:t>3</w:t>
      </w:r>
      <w:r w:rsidR="004C4DA3">
        <w:t xml:space="preserve"> ust. </w:t>
      </w:r>
      <w:r w:rsidR="004C4DA3" w:rsidRPr="006A5C28">
        <w:t>9</w:t>
      </w:r>
      <w:r w:rsidR="004C4DA3">
        <w:t> </w:t>
      </w:r>
      <w:r w:rsidR="006A5C28" w:rsidRPr="006A5C28">
        <w:t>rozporządzenia 2024/1358.</w:t>
      </w:r>
    </w:p>
    <w:p w14:paraId="7A8DE82D" w14:textId="55E3868D" w:rsidR="000534DD" w:rsidRDefault="000534DD" w:rsidP="000534DD">
      <w:pPr>
        <w:pStyle w:val="USTustnpkodeksu"/>
      </w:pPr>
      <w:r>
        <w:t xml:space="preserve">6. </w:t>
      </w:r>
      <w:r w:rsidRPr="000B1A85">
        <w:t>Do rozpatrywania wniosków obywateli państw trzecich dotyczących praw, o których mowa w art. 15</w:t>
      </w:r>
      <w:r>
        <w:t>–</w:t>
      </w:r>
      <w:r w:rsidRPr="000B1A85">
        <w:t xml:space="preserve">18 rozporządzenia 2016/679, nie stosuje się przepisów ustawy z dnia 14 czerwca 1960 r. </w:t>
      </w:r>
      <w:r>
        <w:t>–</w:t>
      </w:r>
      <w:r w:rsidRPr="000B1A85">
        <w:t xml:space="preserve"> Kodeks postępowania administracyjnego (Dz.</w:t>
      </w:r>
      <w:r>
        <w:t xml:space="preserve"> </w:t>
      </w:r>
      <w:r w:rsidRPr="000B1A85">
        <w:t>U. z 202</w:t>
      </w:r>
      <w:r>
        <w:t>5</w:t>
      </w:r>
      <w:r w:rsidRPr="000B1A85">
        <w:t xml:space="preserve"> r. poz. </w:t>
      </w:r>
      <w:r>
        <w:t>1691</w:t>
      </w:r>
      <w:r w:rsidRPr="000B1A85">
        <w:t>). Osobie fizycznej, której dane są przetwarzane, przysługuje prawo wniesienia skargi do Prezesa Urzędu Ochrony Danych Osobowych, zgodnie z art. 77 rozporządzenia 2016/679</w:t>
      </w:r>
      <w:r w:rsidR="00430B44">
        <w:t>,</w:t>
      </w:r>
      <w:r>
        <w:t xml:space="preserve"> oraz</w:t>
      </w:r>
      <w:r w:rsidRPr="000B1A85">
        <w:t xml:space="preserve"> </w:t>
      </w:r>
      <w:r>
        <w:t>bezpośrednio do sądu, zgodnie z art. 79 rozporządzenia 2016/679</w:t>
      </w:r>
      <w:r w:rsidRPr="000B1A85">
        <w:t>.</w:t>
      </w:r>
    </w:p>
    <w:p w14:paraId="35B19405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27.</w:t>
      </w:r>
      <w:r w:rsidRPr="006A5C28">
        <w:t xml:space="preserve"> 1. Prezes Urzędu Ochrony Danych Osobowych monitoruje:</w:t>
      </w:r>
    </w:p>
    <w:p w14:paraId="7888605A" w14:textId="77777777" w:rsidR="006A5C28" w:rsidRPr="006A5C28" w:rsidRDefault="006A5C28" w:rsidP="006A5C28">
      <w:pPr>
        <w:pStyle w:val="PKTpunkt"/>
      </w:pPr>
      <w:r w:rsidRPr="006A5C28">
        <w:t>1)</w:t>
      </w:r>
      <w:r w:rsidRPr="006A5C28">
        <w:tab/>
      </w:r>
      <w:bookmarkStart w:id="50" w:name="_Hlk195800765"/>
      <w:r w:rsidRPr="006A5C28">
        <w:t>zgodność</w:t>
      </w:r>
      <w:r w:rsidR="004C4DA3" w:rsidRPr="006A5C28">
        <w:t xml:space="preserve"> z</w:t>
      </w:r>
      <w:r w:rsidR="004C4DA3">
        <w:t> </w:t>
      </w:r>
      <w:r w:rsidRPr="006A5C28">
        <w:t>prawem przetwarzania danych osobowych</w:t>
      </w:r>
      <w:r w:rsidR="004C4DA3" w:rsidRPr="006A5C28">
        <w:t xml:space="preserve"> w</w:t>
      </w:r>
      <w:r w:rsidR="004C4DA3">
        <w:t> </w:t>
      </w:r>
      <w:r w:rsidRPr="006A5C28">
        <w:t>c</w:t>
      </w:r>
      <w:r w:rsidR="00EA5F91">
        <w:t>elach określonych</w:t>
      </w:r>
      <w:r w:rsidR="004C4DA3">
        <w:t xml:space="preserve"> w art. 1 ust. </w:t>
      </w:r>
      <w:r w:rsidR="004C4DA3" w:rsidRPr="006A5C28">
        <w:t>1</w:t>
      </w:r>
      <w:r w:rsidR="004C4DA3">
        <w:t xml:space="preserve"> lit. </w:t>
      </w:r>
      <w:r w:rsidRPr="006A5C28">
        <w:t>a–c oraz j rozporządzenia 2024/1358,</w:t>
      </w:r>
      <w:r w:rsidR="004C4DA3" w:rsidRPr="006A5C28">
        <w:t xml:space="preserve"> w</w:t>
      </w:r>
      <w:r w:rsidR="004C4DA3">
        <w:t> </w:t>
      </w:r>
      <w:r w:rsidRPr="006A5C28">
        <w:t>tym przesyłanie tych danych do systemu Eurodac</w:t>
      </w:r>
      <w:bookmarkEnd w:id="50"/>
      <w:r w:rsidRPr="006A5C28">
        <w:t>;</w:t>
      </w:r>
    </w:p>
    <w:p w14:paraId="22E5430D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zgodność</w:t>
      </w:r>
      <w:r w:rsidR="004C4DA3" w:rsidRPr="006A5C28">
        <w:t xml:space="preserve"> z</w:t>
      </w:r>
      <w:r w:rsidR="004C4DA3">
        <w:t> </w:t>
      </w:r>
      <w:r w:rsidRPr="006A5C28">
        <w:t xml:space="preserve">prawem </w:t>
      </w:r>
      <w:bookmarkStart w:id="51" w:name="_Hlk195800799"/>
      <w:r w:rsidRPr="006A5C28">
        <w:t>przetwarzania danych osobowych na podstawie rozporządzenia 2024/135</w:t>
      </w:r>
      <w:r w:rsidR="004C4DA3" w:rsidRPr="006A5C28">
        <w:t>8</w:t>
      </w:r>
      <w:r w:rsidR="004C4DA3">
        <w:t> </w:t>
      </w:r>
      <w:r w:rsidRPr="006A5C28">
        <w:t>na potrzeby ochrony porządku publicznego,</w:t>
      </w:r>
      <w:r w:rsidR="004C4DA3" w:rsidRPr="006A5C28">
        <w:t xml:space="preserve"> w</w:t>
      </w:r>
      <w:r w:rsidR="004C4DA3">
        <w:t> </w:t>
      </w:r>
      <w:r w:rsidRPr="006A5C28">
        <w:t>tym na potrzeby przesyłania tych danych do</w:t>
      </w:r>
      <w:r w:rsidR="004C4DA3" w:rsidRPr="006A5C28">
        <w:t xml:space="preserve"> i</w:t>
      </w:r>
      <w:r w:rsidR="004C4DA3">
        <w:t> </w:t>
      </w:r>
      <w:r w:rsidR="004C4DA3" w:rsidRPr="006A5C28">
        <w:t>z</w:t>
      </w:r>
      <w:r w:rsidR="004C4DA3">
        <w:t> </w:t>
      </w:r>
      <w:r w:rsidRPr="006A5C28">
        <w:t>systemu Eurodac</w:t>
      </w:r>
      <w:bookmarkEnd w:id="51"/>
      <w:r w:rsidRPr="006A5C28">
        <w:t xml:space="preserve">. </w:t>
      </w:r>
    </w:p>
    <w:p w14:paraId="504A01FE" w14:textId="77777777" w:rsidR="006A5C28" w:rsidRPr="006A5C28" w:rsidRDefault="006A5C28" w:rsidP="006A5C28">
      <w:pPr>
        <w:pStyle w:val="USTustnpkodeksu"/>
      </w:pPr>
      <w:r w:rsidRPr="006A5C28">
        <w:t>2. Prezes Urzędu Ochrony Danych Osobowych raz</w:t>
      </w:r>
      <w:r w:rsidR="004C4DA3" w:rsidRPr="006A5C28">
        <w:t xml:space="preserve"> w</w:t>
      </w:r>
      <w:r w:rsidR="004C4DA3">
        <w:t> </w:t>
      </w:r>
      <w:r w:rsidRPr="006A5C28">
        <w:t>roku przeprowadza kontrolę przetwarzania danych osobowych na potrzeby ochrony porządku publicznego,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2024/1358.</w:t>
      </w:r>
    </w:p>
    <w:p w14:paraId="423B56EC" w14:textId="750BCBC2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28.</w:t>
      </w:r>
      <w:r w:rsidRPr="006A5C28">
        <w:t xml:space="preserve"> 1. COT Eurodac,</w:t>
      </w:r>
      <w:r w:rsidR="004C4DA3" w:rsidRPr="006A5C28">
        <w:t xml:space="preserve"> w</w:t>
      </w:r>
      <w:r w:rsidR="004C4DA3">
        <w:t> </w:t>
      </w:r>
      <w:bookmarkStart w:id="52" w:name="_Hlk195800905"/>
      <w:bookmarkStart w:id="53" w:name="_Hlk189662327"/>
      <w:r w:rsidRPr="006A5C28">
        <w:t>porozumieniu</w:t>
      </w:r>
      <w:r w:rsidR="004C4DA3" w:rsidRPr="006A5C28">
        <w:t xml:space="preserve"> z</w:t>
      </w:r>
      <w:r w:rsidR="004C4DA3">
        <w:t> </w:t>
      </w:r>
      <w:bookmarkStart w:id="54" w:name="_Hlk190783649"/>
      <w:r w:rsidRPr="006A5C28">
        <w:t>organami mającymi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bookmarkEnd w:id="52"/>
      <w:bookmarkEnd w:id="54"/>
      <w:r w:rsidRPr="006A5C28">
        <w:t xml:space="preserve">, </w:t>
      </w:r>
      <w:r w:rsidR="000534DD">
        <w:t xml:space="preserve">o których mowa w art. 4 ust. 1, </w:t>
      </w:r>
      <w:r w:rsidRPr="006A5C28">
        <w:t>opracowuje plan bezpieczeństwa danych,</w:t>
      </w:r>
      <w:r w:rsidR="004C4DA3" w:rsidRPr="006A5C28">
        <w:t xml:space="preserve"> o</w:t>
      </w:r>
      <w:r w:rsidR="004C4DA3">
        <w:t> </w:t>
      </w:r>
      <w:bookmarkStart w:id="55" w:name="_Hlk195800936"/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</w:t>
      </w:r>
      <w:bookmarkEnd w:id="53"/>
      <w:r w:rsidRPr="006A5C28">
        <w:t>.</w:t>
      </w:r>
    </w:p>
    <w:bookmarkEnd w:id="55"/>
    <w:p w14:paraId="798279EB" w14:textId="2CCE1FC7" w:rsidR="006A5C28" w:rsidRPr="006A5C28" w:rsidRDefault="006A5C28" w:rsidP="006A5C28">
      <w:pPr>
        <w:pStyle w:val="USTustnpkodeksu"/>
      </w:pPr>
      <w:r w:rsidRPr="006A5C28">
        <w:t xml:space="preserve">2. </w:t>
      </w:r>
      <w:r w:rsidR="000534DD" w:rsidRPr="0013244A">
        <w:t>Organy mające dostęp do danych zapisanych w systemie Eurodac</w:t>
      </w:r>
      <w:r w:rsidR="005F12C1">
        <w:t>, o których mowa w </w:t>
      </w:r>
      <w:r w:rsidR="000534DD">
        <w:t>art. 4 ust. 1,</w:t>
      </w:r>
      <w:r w:rsidR="000534DD" w:rsidRPr="0013244A">
        <w:t xml:space="preserve"> stosują procedury kontrolne określające czynności podejmowane w tych organach w celu zapewnienia zgodności przetwarzania danych z rozporządzeniem 2024/1358 oraz przepisami o ochronie danych osobowych</w:t>
      </w:r>
      <w:r w:rsidR="000534DD">
        <w:t>.</w:t>
      </w:r>
    </w:p>
    <w:p w14:paraId="1D8C1293" w14:textId="3A69249D" w:rsidR="006A5C28" w:rsidRPr="006A5C28" w:rsidRDefault="006A5C28" w:rsidP="006A5C28">
      <w:pPr>
        <w:pStyle w:val="USTustnpkodeksu"/>
      </w:pPr>
      <w:r w:rsidRPr="006A5C28">
        <w:t>3. Organy mające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0534DD">
        <w:t>,</w:t>
      </w:r>
      <w:r w:rsidR="000534DD" w:rsidRPr="000534DD">
        <w:t xml:space="preserve"> </w:t>
      </w:r>
      <w:r w:rsidR="005F12C1">
        <w:t>o których mowa w </w:t>
      </w:r>
      <w:r w:rsidR="000534DD" w:rsidRPr="006A4B2F">
        <w:t>art. 4 ust. 1</w:t>
      </w:r>
      <w:r w:rsidR="000534DD">
        <w:t xml:space="preserve">, </w:t>
      </w:r>
      <w:bookmarkStart w:id="56" w:name="_Hlk195801044"/>
      <w:r w:rsidRPr="006A5C28">
        <w:t>tworzą profile opisujące funkcje</w:t>
      </w:r>
      <w:r w:rsidR="004C4DA3" w:rsidRPr="006A5C28">
        <w:t xml:space="preserve"> i</w:t>
      </w:r>
      <w:r w:rsidR="004C4DA3">
        <w:t> </w:t>
      </w:r>
      <w:r w:rsidRPr="006A5C28">
        <w:t>kompetencje osób upoważnionych do dostępu do danych zapisanych w systemie Eurodac oraz do wprowadzania, aktualizacji, usuwania</w:t>
      </w:r>
      <w:r w:rsidR="004C4DA3" w:rsidRPr="006A5C28">
        <w:t xml:space="preserve"> i</w:t>
      </w:r>
      <w:r w:rsidR="004C4DA3">
        <w:t> </w:t>
      </w:r>
      <w:r w:rsidRPr="006A5C28">
        <w:t>wyszukiwania tych danych,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4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Pr="006A5C28">
        <w:t>h rozporządzenia 2024/1358</w:t>
      </w:r>
      <w:bookmarkEnd w:id="56"/>
      <w:r w:rsidRPr="006A5C28">
        <w:t>.</w:t>
      </w:r>
    </w:p>
    <w:p w14:paraId="21B161F4" w14:textId="0526C5C6" w:rsidR="006A5C28" w:rsidRPr="006A5C28" w:rsidRDefault="006A5C28" w:rsidP="006A5C28">
      <w:pPr>
        <w:pStyle w:val="USTustnpkodeksu"/>
      </w:pPr>
      <w:r w:rsidRPr="006A5C28">
        <w:lastRenderedPageBreak/>
        <w:t>4. Organy mające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0534DD">
        <w:t>,</w:t>
      </w:r>
      <w:r w:rsidR="005F12C1">
        <w:t xml:space="preserve"> o których mowa w </w:t>
      </w:r>
      <w:r w:rsidR="000534DD" w:rsidRPr="006A4B2F">
        <w:t>art. 4 ust. 1</w:t>
      </w:r>
      <w:r w:rsidR="000534DD">
        <w:t xml:space="preserve">, </w:t>
      </w:r>
      <w:r w:rsidRPr="006A5C28">
        <w:t xml:space="preserve"> </w:t>
      </w:r>
      <w:bookmarkStart w:id="57" w:name="_Hlk195801088"/>
      <w:r w:rsidRPr="006A5C28">
        <w:t>udostępniają Prezesowi Urzędu Ochrony Danych Osobowych profile,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3, oraz związane</w:t>
      </w:r>
      <w:r w:rsidR="004C4DA3" w:rsidRPr="006A5C28">
        <w:t xml:space="preserve"> z</w:t>
      </w:r>
      <w:r w:rsidR="004C4DA3">
        <w:t> </w:t>
      </w:r>
      <w:r w:rsidRPr="006A5C28">
        <w:t>nimi informacje</w:t>
      </w:r>
      <w:bookmarkEnd w:id="57"/>
      <w:r w:rsidRPr="006A5C28">
        <w:t>.</w:t>
      </w:r>
    </w:p>
    <w:p w14:paraId="2D078B3C" w14:textId="54E0FA5A" w:rsidR="006A5C28" w:rsidRPr="006A5C28" w:rsidRDefault="006A5C28" w:rsidP="006A5C28">
      <w:pPr>
        <w:pStyle w:val="USTustnpkodeksu"/>
      </w:pPr>
      <w:r w:rsidRPr="006A5C28">
        <w:t>5. Organy mające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0534DD">
        <w:t>,</w:t>
      </w:r>
      <w:r w:rsidR="005F12C1">
        <w:t xml:space="preserve"> o których mowa w </w:t>
      </w:r>
      <w:r w:rsidR="000534DD" w:rsidRPr="006A4B2F">
        <w:t>art. 4 ust. 1</w:t>
      </w:r>
      <w:r w:rsidR="000534DD">
        <w:t xml:space="preserve">, </w:t>
      </w:r>
      <w:bookmarkStart w:id="58" w:name="_Hlk195801142"/>
      <w:r w:rsidRPr="006A5C28">
        <w:t>informują COT Eurodac</w:t>
      </w:r>
      <w:r w:rsidR="004C4DA3" w:rsidRPr="006A5C28">
        <w:t xml:space="preserve"> o</w:t>
      </w:r>
      <w:r w:rsidR="004C4DA3">
        <w:t> </w:t>
      </w:r>
      <w:r w:rsidR="00DC77D5">
        <w:t xml:space="preserve">zdarzeniach, które mogłyby wskazywać na wystąpienie </w:t>
      </w:r>
      <w:r w:rsidRPr="006A5C28">
        <w:t>incydent</w:t>
      </w:r>
      <w:r w:rsidR="00DC77D5">
        <w:t>u</w:t>
      </w:r>
      <w:r w:rsidRPr="006A5C28">
        <w:t xml:space="preserve"> związan</w:t>
      </w:r>
      <w:r w:rsidR="00DC77D5">
        <w:t>ego</w:t>
      </w:r>
      <w:r w:rsidR="004C4DA3" w:rsidRPr="006A5C28">
        <w:t xml:space="preserve"> z</w:t>
      </w:r>
      <w:r w:rsidR="004C4DA3">
        <w:t> </w:t>
      </w:r>
      <w:r w:rsidRPr="006A5C28">
        <w:t>bezpieczeństwem</w:t>
      </w:r>
      <w:r w:rsidR="00DC77D5">
        <w:t>,</w:t>
      </w:r>
      <w:r w:rsidRPr="006A5C28">
        <w:t xml:space="preserve"> odnoszących się do systemu Eurodac, które wykryły</w:t>
      </w:r>
      <w:r w:rsidR="004C4DA3" w:rsidRPr="006A5C28">
        <w:t xml:space="preserve"> w</w:t>
      </w:r>
      <w:r w:rsidR="004C4DA3">
        <w:t> </w:t>
      </w:r>
      <w:r w:rsidRPr="006A5C28">
        <w:t>swoich systemach</w:t>
      </w:r>
      <w:bookmarkEnd w:id="58"/>
      <w:r w:rsidRPr="006A5C28">
        <w:t>. COT Eurodac analizuje zgłoszone incydenty</w:t>
      </w:r>
      <w:r w:rsidR="004C4DA3" w:rsidRPr="006A5C28">
        <w:t xml:space="preserve"> i</w:t>
      </w:r>
      <w:r w:rsidR="004C4DA3">
        <w:t> </w:t>
      </w:r>
      <w:r w:rsidR="004C4DA3" w:rsidRPr="006A5C28">
        <w:t>w</w:t>
      </w:r>
      <w:r w:rsidR="004C4DA3">
        <w:t> </w:t>
      </w:r>
      <w:r w:rsidRPr="006A5C28">
        <w:t>razie potrzeby informuje</w:t>
      </w:r>
      <w:r w:rsidR="004C4DA3" w:rsidRPr="006A5C28">
        <w:t xml:space="preserve"> o</w:t>
      </w:r>
      <w:r w:rsidR="004C4DA3">
        <w:t> </w:t>
      </w:r>
      <w:r w:rsidRPr="006A5C28">
        <w:t>nich agencję eu</w:t>
      </w:r>
      <w:r w:rsidR="004C4DA3">
        <w:softHyphen/>
      </w:r>
      <w:r w:rsidR="004C4DA3">
        <w:noBreakHyphen/>
      </w:r>
      <w:r w:rsidRPr="006A5C28">
        <w:t>LISA.</w:t>
      </w:r>
    </w:p>
    <w:p w14:paraId="15753C1D" w14:textId="54CC73C1" w:rsidR="006A5C28" w:rsidRPr="006A5C28" w:rsidRDefault="006A5C28" w:rsidP="006A5C28">
      <w:pPr>
        <w:pStyle w:val="USTustnpkodeksu"/>
      </w:pPr>
      <w:r w:rsidRPr="006A5C28">
        <w:t>6. Organy mające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0534DD">
        <w:t>,</w:t>
      </w:r>
      <w:r w:rsidR="000534DD" w:rsidRPr="006A4B2F">
        <w:t xml:space="preserve"> o których</w:t>
      </w:r>
      <w:r w:rsidR="00134157">
        <w:t xml:space="preserve"> mowa w </w:t>
      </w:r>
      <w:r w:rsidR="000534DD" w:rsidRPr="006A4B2F">
        <w:t>art. 4 ust. 1</w:t>
      </w:r>
      <w:r w:rsidR="000534DD">
        <w:t xml:space="preserve">, </w:t>
      </w:r>
      <w:r w:rsidRPr="006A5C28">
        <w:t xml:space="preserve">prowadzą szkolenia </w:t>
      </w:r>
      <w:bookmarkStart w:id="59" w:name="_Hlk206584830"/>
      <w:r w:rsidRPr="006A5C28">
        <w:t>osób upoważnionych do dostępu do danych zapisanych</w:t>
      </w:r>
      <w:r w:rsidR="004C4DA3" w:rsidRPr="006A5C28">
        <w:t xml:space="preserve"> w</w:t>
      </w:r>
      <w:r w:rsidR="004C4DA3">
        <w:t> </w:t>
      </w:r>
      <w:r w:rsidRPr="006A5C28">
        <w:t>systemie Eurodac oraz do wprowadzania, aktualizacji, usuwania</w:t>
      </w:r>
      <w:r w:rsidR="004C4DA3" w:rsidRPr="006A5C28">
        <w:t xml:space="preserve"> i</w:t>
      </w:r>
      <w:r w:rsidR="004C4DA3">
        <w:t> </w:t>
      </w:r>
      <w:r w:rsidRPr="006A5C28">
        <w:t>wyszukiwania tych danych</w:t>
      </w:r>
      <w:r w:rsidR="004C4DA3" w:rsidRPr="006A5C28">
        <w:t xml:space="preserve"> w</w:t>
      </w:r>
      <w:r w:rsidR="004C4DA3">
        <w:t> </w:t>
      </w:r>
      <w:r w:rsidRPr="006A5C28">
        <w:t>zakresie użytkowania, bezpieczeństwa</w:t>
      </w:r>
      <w:r w:rsidR="004C4DA3" w:rsidRPr="006A5C28">
        <w:t xml:space="preserve"> i</w:t>
      </w:r>
      <w:r w:rsidR="004C4DA3">
        <w:t> </w:t>
      </w:r>
      <w:r w:rsidRPr="006A5C28">
        <w:t>jakości danych, praw podstawowych oraz procedur regulujących przetwarzanie danych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bookmarkEnd w:id="59"/>
      <w:r w:rsidRPr="006A5C28">
        <w:t>.</w:t>
      </w:r>
    </w:p>
    <w:p w14:paraId="4D8FEAAB" w14:textId="40711274" w:rsidR="006A5C28" w:rsidRPr="006A5C28" w:rsidRDefault="006A5C28" w:rsidP="006A5C28">
      <w:pPr>
        <w:pStyle w:val="USTustnpkodeksu"/>
      </w:pPr>
      <w:r w:rsidRPr="006A5C28">
        <w:t xml:space="preserve">7. </w:t>
      </w:r>
      <w:bookmarkStart w:id="60" w:name="_Hlk206584876"/>
      <w:r w:rsidRPr="006A5C28">
        <w:t>COT Eurodac oraz NAP Eurodac udzielają organom mającym dostęp do danych zapisanych</w:t>
      </w:r>
      <w:r w:rsidR="004C4DA3" w:rsidRPr="006A5C28">
        <w:t xml:space="preserve"> w</w:t>
      </w:r>
      <w:r w:rsidR="004C4DA3">
        <w:t> </w:t>
      </w:r>
      <w:r w:rsidRPr="006A5C28">
        <w:t>systemie Eurodac</w:t>
      </w:r>
      <w:r w:rsidR="000534DD">
        <w:t>,</w:t>
      </w:r>
      <w:r w:rsidR="000534DD" w:rsidRPr="006A4B2F">
        <w:t xml:space="preserve"> o których mowa w art. 4 ust. 1</w:t>
      </w:r>
      <w:r w:rsidR="000534DD">
        <w:t>,</w:t>
      </w:r>
      <w:r w:rsidR="001823B3">
        <w:t xml:space="preserve"> </w:t>
      </w:r>
      <w:bookmarkStart w:id="61" w:name="_GoBack"/>
      <w:bookmarkEnd w:id="61"/>
      <w:r w:rsidR="00D0561F">
        <w:t>wsparcia w</w:t>
      </w:r>
      <w:r w:rsidR="00D10973">
        <w:t xml:space="preserve"> przygotowaniu</w:t>
      </w:r>
      <w:r w:rsidRPr="006A5C28">
        <w:t xml:space="preserve"> materiałów szkoleniowych</w:t>
      </w:r>
      <w:bookmarkEnd w:id="60"/>
      <w:r w:rsidRPr="006A5C28">
        <w:t>.</w:t>
      </w:r>
    </w:p>
    <w:p w14:paraId="252A7C90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29.</w:t>
      </w:r>
      <w:r w:rsidRPr="006A5C28">
        <w:t xml:space="preserve"> Straż Graniczna wykonuje zadania</w:t>
      </w:r>
      <w:r w:rsidR="004C4DA3" w:rsidRPr="006A5C28">
        <w:t xml:space="preserve"> w</w:t>
      </w:r>
      <w:r w:rsidR="004C4DA3">
        <w:t> </w:t>
      </w:r>
      <w:bookmarkStart w:id="62" w:name="_Hlk195801201"/>
      <w:r w:rsidRPr="006A5C28">
        <w:t>zakresie przekazywania danych osobowych dotyczących osób,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1</w:t>
      </w:r>
      <w:r w:rsidR="004C4DA3" w:rsidRPr="006A5C28">
        <w:t>5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1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Pr="006A5C28">
        <w:t>a,</w:t>
      </w:r>
      <w:r w:rsidR="004C4DA3">
        <w:t xml:space="preserve"> 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2</w:t>
      </w:r>
      <w:r w:rsidR="004C4DA3">
        <w:t xml:space="preserve"> ust. </w:t>
      </w:r>
      <w:r w:rsidRPr="006A5C28">
        <w:t>2,</w:t>
      </w:r>
      <w:r w:rsidR="004C4DA3">
        <w:t xml:space="preserve"> art. </w:t>
      </w:r>
      <w:r w:rsidRPr="006A5C28">
        <w:t>2</w:t>
      </w:r>
      <w:r w:rsidR="004C4DA3" w:rsidRPr="006A5C28">
        <w:t>3</w:t>
      </w:r>
      <w:r w:rsidR="004C4DA3">
        <w:t xml:space="preserve"> ust. </w:t>
      </w:r>
      <w:r w:rsidRPr="006A5C28">
        <w:t>1,</w:t>
      </w:r>
      <w:r w:rsidR="004C4DA3">
        <w:t xml:space="preserve"> art. </w:t>
      </w:r>
      <w:r w:rsidRPr="006A5C28">
        <w:t>2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 xml:space="preserve"> i art. </w:t>
      </w:r>
      <w:r w:rsidRPr="006A5C28">
        <w:t>2</w:t>
      </w:r>
      <w:r w:rsidR="004C4DA3" w:rsidRPr="006A5C28">
        <w:t>6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 xml:space="preserve">rozporządzenia 2024/1358, do państw trzecich </w:t>
      </w:r>
      <w:bookmarkEnd w:id="62"/>
      <w:r w:rsidRPr="006A5C28">
        <w:t>określone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0</w:t>
      </w:r>
      <w:r w:rsidR="004C4DA3">
        <w:t> </w:t>
      </w:r>
      <w:r w:rsidRPr="006A5C28">
        <w:t>tego rozporządzenia.</w:t>
      </w:r>
    </w:p>
    <w:p w14:paraId="69F95D01" w14:textId="3E26034D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30.</w:t>
      </w:r>
      <w:r w:rsidRPr="006A5C28">
        <w:t xml:space="preserve"> 1. Organy,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5</w:t>
      </w:r>
      <w:r w:rsidR="004C4DA3">
        <w:t xml:space="preserve"> ust. </w:t>
      </w:r>
      <w:r w:rsidRPr="006A5C28">
        <w:t>1</w:t>
      </w:r>
      <w:r w:rsidR="000534DD">
        <w:t xml:space="preserve"> pkt 1</w:t>
      </w:r>
      <w:r w:rsidR="00CE72E5" w:rsidRPr="006A5C28">
        <w:t>–</w:t>
      </w:r>
      <w:r w:rsidR="000534DD">
        <w:t>3 i 5</w:t>
      </w:r>
      <w:r w:rsidR="00CE72E5" w:rsidRPr="006A5C28">
        <w:t>–</w:t>
      </w:r>
      <w:r w:rsidR="000534DD">
        <w:t>8</w:t>
      </w:r>
      <w:r w:rsidRPr="006A5C28">
        <w:t xml:space="preserve">, prowadzą </w:t>
      </w:r>
      <w:bookmarkStart w:id="63" w:name="_Hlk195801396"/>
      <w:r w:rsidRPr="006A5C28">
        <w:t>rejestr lub dokumentację operacji przetwarzania danych wynikających</w:t>
      </w:r>
      <w:r w:rsidR="004C4DA3" w:rsidRPr="006A5C28">
        <w:t xml:space="preserve"> z</w:t>
      </w:r>
      <w:r w:rsidR="004C4DA3">
        <w:t> </w:t>
      </w:r>
      <w:r w:rsidRPr="006A5C28">
        <w:t>wniosków</w:t>
      </w:r>
      <w:r w:rsidR="004C4DA3" w:rsidRPr="006A5C28">
        <w:t xml:space="preserve"> o</w:t>
      </w:r>
      <w:r w:rsidR="004C4DA3">
        <w:t> </w:t>
      </w:r>
      <w:r w:rsidRPr="006A5C28">
        <w:t>porównanie danych z danymi Eurodac na potrzeby ochrony porządku publicznego, zawierające informacje, o których mowa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1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Pr="006A5C28">
        <w:t>rozporządzenia 2024/1358</w:t>
      </w:r>
      <w:bookmarkEnd w:id="63"/>
      <w:r w:rsidRPr="006A5C28">
        <w:t>.</w:t>
      </w:r>
    </w:p>
    <w:p w14:paraId="1E71CE26" w14:textId="60F25CBA" w:rsidR="006A5C28" w:rsidRPr="006A5C28" w:rsidRDefault="006A5C28" w:rsidP="006A5C28">
      <w:pPr>
        <w:pStyle w:val="USTustnpkodeksu"/>
      </w:pPr>
      <w:r w:rsidRPr="006A5C28">
        <w:t xml:space="preserve">2. Prezes Urzędu Ochrony Danych Osobowych </w:t>
      </w:r>
      <w:r w:rsidR="000534DD">
        <w:t xml:space="preserve">uzyskuje </w:t>
      </w:r>
      <w:r w:rsidRPr="006A5C28">
        <w:t>dostęp do rejestru lub dokumentacji,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ust. </w:t>
      </w:r>
      <w:r w:rsidRPr="006A5C28">
        <w:t>1, na zasadach określonych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1</w:t>
      </w:r>
      <w:r w:rsidR="004C4DA3">
        <w:t xml:space="preserve"> ust. </w:t>
      </w:r>
      <w:r w:rsidR="004C4DA3" w:rsidRPr="006A5C28">
        <w:t>3</w:t>
      </w:r>
      <w:r w:rsidR="000534DD">
        <w:t xml:space="preserve"> akapit drugi</w:t>
      </w:r>
      <w:r w:rsidR="004C4DA3">
        <w:t> </w:t>
      </w:r>
      <w:r w:rsidRPr="006A5C28">
        <w:t>rozporządzenia 2024/1358.</w:t>
      </w:r>
    </w:p>
    <w:p w14:paraId="0EFE5908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31.</w:t>
      </w:r>
      <w:r w:rsidRPr="006A5C28">
        <w:t xml:space="preserve"> 1. Osobie, </w:t>
      </w:r>
      <w:bookmarkStart w:id="64" w:name="_Hlk195801544"/>
      <w:r w:rsidRPr="006A5C28">
        <w:t>która poniosła szkodę lub doznała krzywdy</w:t>
      </w:r>
      <w:r w:rsidR="004C4DA3" w:rsidRPr="006A5C28">
        <w:t xml:space="preserve"> w</w:t>
      </w:r>
      <w:r w:rsidR="004C4DA3">
        <w:t> </w:t>
      </w:r>
      <w:r w:rsidRPr="006A5C28">
        <w:t>wyniku czynności naruszającej przepisy rozporządzenia 2024/135</w:t>
      </w:r>
      <w:r w:rsidR="004C4DA3" w:rsidRPr="006A5C28">
        <w:t>8</w:t>
      </w:r>
      <w:r w:rsidR="004C4DA3">
        <w:t xml:space="preserve"> lub</w:t>
      </w:r>
      <w:r w:rsidRPr="006A5C28">
        <w:t xml:space="preserve"> niniejszej ustawy</w:t>
      </w:r>
      <w:bookmarkEnd w:id="64"/>
      <w:r w:rsidRPr="006A5C28">
        <w:t>, przysługuje od organu, który naruszył te przepisy odszkodowanie lub zadośćuczynienie.</w:t>
      </w:r>
    </w:p>
    <w:p w14:paraId="4EAA377C" w14:textId="77777777" w:rsidR="006A5C28" w:rsidRPr="006A5C28" w:rsidRDefault="006A5C28" w:rsidP="006A5C28">
      <w:pPr>
        <w:pStyle w:val="USTustnpkodeksu"/>
      </w:pPr>
      <w:r w:rsidRPr="006A5C28">
        <w:lastRenderedPageBreak/>
        <w:t>2.</w:t>
      </w:r>
      <w:r w:rsidR="004C4DA3" w:rsidRPr="006A5C28">
        <w:t xml:space="preserve"> W</w:t>
      </w:r>
      <w:r w:rsidR="004C4DA3">
        <w:t> </w:t>
      </w:r>
      <w:r w:rsidRPr="006A5C28">
        <w:t>sprawach</w:t>
      </w:r>
      <w:r w:rsidR="004C4DA3" w:rsidRPr="006A5C28">
        <w:t xml:space="preserve"> o</w:t>
      </w:r>
      <w:r w:rsidR="004C4DA3">
        <w:t> </w:t>
      </w:r>
      <w:r w:rsidRPr="006A5C28">
        <w:t>roszczenia,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 xml:space="preserve">1, stosuje się </w:t>
      </w:r>
      <w:bookmarkStart w:id="65" w:name="_Hlk195801608"/>
      <w:r w:rsidRPr="006A5C28">
        <w:t>odpowiednio przepisy rozdziału 1</w:t>
      </w:r>
      <w:r w:rsidR="004C4DA3" w:rsidRPr="006A5C28">
        <w:t>0</w:t>
      </w:r>
      <w:r w:rsidR="004C4DA3">
        <w:t> </w:t>
      </w:r>
      <w:r w:rsidRPr="006A5C28">
        <w:t>ustawy</w:t>
      </w:r>
      <w:r w:rsidR="004C4DA3" w:rsidRPr="006A5C28">
        <w:t xml:space="preserve"> z</w:t>
      </w:r>
      <w:r w:rsidR="004C4DA3">
        <w:t> </w:t>
      </w:r>
      <w:r w:rsidRPr="006A5C28">
        <w:t>dnia 1</w:t>
      </w:r>
      <w:r w:rsidR="004C4DA3" w:rsidRPr="006A5C28">
        <w:t>0</w:t>
      </w:r>
      <w:r w:rsidR="004C4DA3">
        <w:t> </w:t>
      </w:r>
      <w:r w:rsidRPr="006A5C28">
        <w:t>maja 201</w:t>
      </w:r>
      <w:r w:rsidR="004C4DA3" w:rsidRPr="006A5C28">
        <w:t>8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ochronie danych osobowych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201</w:t>
      </w:r>
      <w:r w:rsidR="004C4DA3" w:rsidRPr="006A5C28">
        <w:t>9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1781).</w:t>
      </w:r>
    </w:p>
    <w:bookmarkEnd w:id="65"/>
    <w:p w14:paraId="731F76FF" w14:textId="7777777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32.</w:t>
      </w:r>
      <w:r w:rsidRPr="006A5C28">
        <w:t xml:space="preserve"> 1. Komendant Główny Policji przekazuje </w:t>
      </w:r>
      <w:bookmarkStart w:id="66" w:name="_Hlk189663130"/>
      <w:r w:rsidRPr="006A5C28">
        <w:t>agencji eu</w:t>
      </w:r>
      <w:r w:rsidR="004C4DA3">
        <w:softHyphen/>
      </w:r>
      <w:r w:rsidR="004C4DA3">
        <w:noBreakHyphen/>
      </w:r>
      <w:r w:rsidRPr="006A5C28">
        <w:t>LISA oraz Komisji Europejskiej informacje niezbędne do sporządzenia rocznego sprawozdania,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7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Pr="006A5C28">
        <w:t>rozporządzenia 2024/1358</w:t>
      </w:r>
      <w:bookmarkEnd w:id="66"/>
      <w:r w:rsidRPr="006A5C28">
        <w:t>.</w:t>
      </w:r>
    </w:p>
    <w:p w14:paraId="19250482" w14:textId="77777777" w:rsidR="006A5C28" w:rsidRPr="006A5C28" w:rsidRDefault="006A5C28" w:rsidP="006A5C28">
      <w:pPr>
        <w:pStyle w:val="USTustnpkodeksu"/>
      </w:pPr>
      <w:r w:rsidRPr="006A5C28">
        <w:t xml:space="preserve">2. Komendant Główny Policji przekazuje </w:t>
      </w:r>
      <w:bookmarkStart w:id="67" w:name="_Hlk189663159"/>
      <w:r w:rsidRPr="006A5C28">
        <w:t>Komisji Europejskiej informacje niezbędne do sporządzenia ogólnej oceny,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7</w:t>
      </w:r>
      <w:r w:rsidR="004C4DA3">
        <w:t xml:space="preserve"> ust. </w:t>
      </w:r>
      <w:r w:rsidR="004C4DA3" w:rsidRPr="006A5C28">
        <w:t>5</w:t>
      </w:r>
      <w:r w:rsidR="004C4DA3">
        <w:t> </w:t>
      </w:r>
      <w:r w:rsidRPr="006A5C28">
        <w:t>rozporządzenia 2024/1358</w:t>
      </w:r>
      <w:bookmarkEnd w:id="67"/>
      <w:r w:rsidRPr="006A5C28">
        <w:t>.</w:t>
      </w:r>
    </w:p>
    <w:p w14:paraId="3C2AAA0C" w14:textId="77777777" w:rsidR="006A5C28" w:rsidRPr="006A5C28" w:rsidRDefault="006A5C28" w:rsidP="006A5C28">
      <w:pPr>
        <w:pStyle w:val="USTustnpkodeksu"/>
      </w:pPr>
      <w:r w:rsidRPr="006A5C28">
        <w:t xml:space="preserve">3. Komendant Główny Policji przygotowuje </w:t>
      </w:r>
      <w:bookmarkStart w:id="68" w:name="_Hlk189663183"/>
      <w:r w:rsidRPr="006A5C28">
        <w:t>co dwa lata sprawozdanie dotyczące skuteczności porównywania danych biometrycznych z danymi Eurodac na potrzeby ochrony porządku publicznego, zawierające informacje</w:t>
      </w:r>
      <w:r w:rsidR="004C4DA3" w:rsidRPr="006A5C28">
        <w:t xml:space="preserve"> i</w:t>
      </w:r>
      <w:r w:rsidR="004C4DA3">
        <w:t> </w:t>
      </w:r>
      <w:r w:rsidRPr="006A5C28">
        <w:t>statystyki,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5</w:t>
      </w:r>
      <w:r w:rsidR="004C4DA3" w:rsidRPr="006A5C28">
        <w:t>7</w:t>
      </w:r>
      <w:r w:rsidR="004C4DA3">
        <w:t xml:space="preserve"> ust. </w:t>
      </w:r>
      <w:r w:rsidR="004C4DA3" w:rsidRPr="006A5C28">
        <w:t>8</w:t>
      </w:r>
      <w:r w:rsidR="004C4DA3">
        <w:t> </w:t>
      </w:r>
      <w:r w:rsidRPr="006A5C28">
        <w:t>rozporządzenia 2024/1358</w:t>
      </w:r>
      <w:bookmarkEnd w:id="68"/>
      <w:r w:rsidRPr="006A5C28">
        <w:t>.</w:t>
      </w:r>
    </w:p>
    <w:p w14:paraId="4BCA5863" w14:textId="03D057F4" w:rsidR="006A5C28" w:rsidRPr="006A5C28" w:rsidRDefault="006A5C28" w:rsidP="006A5C28">
      <w:pPr>
        <w:pStyle w:val="USTustnpkodeksu"/>
      </w:pPr>
      <w:r w:rsidRPr="006A5C28">
        <w:t>4. Organy mające dostęp do danych zapisanych</w:t>
      </w:r>
      <w:r w:rsidR="004C4DA3" w:rsidRPr="006A5C28">
        <w:t xml:space="preserve"> w</w:t>
      </w:r>
      <w:r w:rsidR="004C4DA3">
        <w:t> </w:t>
      </w:r>
      <w:r w:rsidRPr="006A5C28">
        <w:t>sys</w:t>
      </w:r>
      <w:r w:rsidR="00EA5F91">
        <w:t>temie Eurodac,</w:t>
      </w:r>
      <w:r w:rsidR="004C4DA3">
        <w:t xml:space="preserve"> o </w:t>
      </w:r>
      <w:r w:rsidR="00EA5F91">
        <w:t>których mowa</w:t>
      </w:r>
      <w:r w:rsidR="004C4DA3">
        <w:t xml:space="preserve"> w art. </w:t>
      </w:r>
      <w:r w:rsidRPr="006A5C28">
        <w:t>4</w:t>
      </w:r>
      <w:r w:rsidR="000534DD">
        <w:t xml:space="preserve"> ust. 1</w:t>
      </w:r>
      <w:r w:rsidRPr="006A5C28">
        <w:t>, przekazują Komendantowi Głównemu Policji informacje,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Pr="006A5C28">
        <w:t>1–3,</w:t>
      </w:r>
      <w:r w:rsidR="004C4DA3" w:rsidRPr="006A5C28">
        <w:t xml:space="preserve"> w</w:t>
      </w:r>
      <w:r w:rsidR="004C4DA3">
        <w:t> </w:t>
      </w:r>
      <w:r w:rsidRPr="006A5C28">
        <w:t>zakresie korzystania przez nie</w:t>
      </w:r>
      <w:r w:rsidR="004C4DA3" w:rsidRPr="006A5C28">
        <w:t xml:space="preserve"> z</w:t>
      </w:r>
      <w:r w:rsidR="004C4DA3">
        <w:t> </w:t>
      </w:r>
      <w:r w:rsidRPr="006A5C28">
        <w:t>systemu Eurodac.</w:t>
      </w:r>
    </w:p>
    <w:p w14:paraId="2CADB97D" w14:textId="77777777" w:rsidR="006A5C28" w:rsidRPr="006A5C28" w:rsidRDefault="006A5C28" w:rsidP="006A5C28">
      <w:pPr>
        <w:pStyle w:val="USTustnpkodeksu"/>
      </w:pPr>
      <w:r w:rsidRPr="006A5C28">
        <w:t>5. Prezes Urzędu Ochrony Danych Osobowych przekazuje Komendantowi Głównemu Policji wyniki kontroli,</w:t>
      </w:r>
      <w:r w:rsidR="004C4DA3" w:rsidRPr="006A5C28">
        <w:t xml:space="preserve"> o</w:t>
      </w:r>
      <w:r w:rsidR="004C4DA3">
        <w:t> </w:t>
      </w:r>
      <w:r w:rsidRPr="006A5C28">
        <w:t>której mowa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7</w:t>
      </w:r>
      <w:r w:rsidR="004C4DA3">
        <w:t xml:space="preserve"> ust. </w:t>
      </w:r>
      <w:r w:rsidRPr="006A5C28">
        <w:t>2,</w:t>
      </w:r>
      <w:r w:rsidR="004C4DA3" w:rsidRPr="006A5C28">
        <w:t xml:space="preserve"> w</w:t>
      </w:r>
      <w:r w:rsidR="004C4DA3">
        <w:t> </w:t>
      </w:r>
      <w:r w:rsidRPr="006A5C28">
        <w:t>cel</w:t>
      </w:r>
      <w:r w:rsidR="00EA5F91">
        <w:t>u dołączenia do sprawozdania, o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3.</w:t>
      </w:r>
    </w:p>
    <w:p w14:paraId="0DB16E8E" w14:textId="536427B9" w:rsidR="000534DD" w:rsidRDefault="006A5C28" w:rsidP="006A5C28">
      <w:pPr>
        <w:pStyle w:val="ARTartustawynprozporzdzenia"/>
      </w:pPr>
      <w:r w:rsidRPr="00EA5F91">
        <w:rPr>
          <w:rStyle w:val="Ppogrubienie"/>
        </w:rPr>
        <w:t>Art. 33.</w:t>
      </w:r>
      <w:r w:rsidRPr="006A5C28">
        <w:t xml:space="preserve"> 1. </w:t>
      </w:r>
      <w:r w:rsidR="000534DD" w:rsidRPr="00037D93">
        <w:t>W celu realizacji zadań związanych z udzia</w:t>
      </w:r>
      <w:r w:rsidR="0084443D">
        <w:t>łem Rzeczypospolitej Polskiej w </w:t>
      </w:r>
      <w:r w:rsidR="000534DD" w:rsidRPr="00037D93">
        <w:t xml:space="preserve">systemie Eurodac oraz w celu zapewniania jego prawidłowego funkcjonowania w Polsce, </w:t>
      </w:r>
      <w:r w:rsidR="000534DD">
        <w:t>o</w:t>
      </w:r>
      <w:r w:rsidR="000534DD" w:rsidRPr="006A5C28">
        <w:t>rgany</w:t>
      </w:r>
      <w:r w:rsidRPr="006A5C28">
        <w:t>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="004C4DA3" w:rsidRPr="006A5C28">
        <w:t>4</w:t>
      </w:r>
      <w:r w:rsidR="004C4DA3">
        <w:t xml:space="preserve"> ust. </w:t>
      </w:r>
      <w:r w:rsidR="004C4DA3" w:rsidRPr="006A5C28">
        <w:t>1</w:t>
      </w:r>
      <w:r w:rsidR="004C4DA3">
        <w:t xml:space="preserve"> oraz art. 5 ust. </w:t>
      </w:r>
      <w:r w:rsidR="00EA5F91">
        <w:t>1, są obowiązane, w </w:t>
      </w:r>
      <w:r w:rsidRPr="006A5C28">
        <w:t>zakresie swojej właściwości, do współpracy</w:t>
      </w:r>
      <w:r w:rsidR="004C4DA3" w:rsidRPr="006A5C28">
        <w:t xml:space="preserve"> z</w:t>
      </w:r>
      <w:r w:rsidR="004C4DA3">
        <w:t> </w:t>
      </w:r>
      <w:r w:rsidRPr="006A5C28">
        <w:t>Komendantem Głównym Policji</w:t>
      </w:r>
      <w:r w:rsidR="00EA5F91">
        <w:t>, w </w:t>
      </w:r>
      <w:r w:rsidRPr="006A5C28">
        <w:t>tym do</w:t>
      </w:r>
      <w:r w:rsidR="000534DD">
        <w:t>:</w:t>
      </w:r>
    </w:p>
    <w:p w14:paraId="616B0C19" w14:textId="4B0372F6" w:rsidR="000534DD" w:rsidRDefault="000534DD" w:rsidP="00FF1E66">
      <w:pPr>
        <w:pStyle w:val="PKTpunkt"/>
      </w:pPr>
      <w:r>
        <w:t>1)</w:t>
      </w:r>
      <w:r w:rsidR="00FF1E66">
        <w:tab/>
      </w:r>
      <w:r w:rsidR="006A5C28" w:rsidRPr="006A5C28">
        <w:t>przekazywania dokumentów</w:t>
      </w:r>
      <w:r>
        <w:t>;</w:t>
      </w:r>
    </w:p>
    <w:p w14:paraId="5B3A51F4" w14:textId="5B8EA70A" w:rsidR="000534DD" w:rsidRDefault="00FF1E66" w:rsidP="00FF1E66">
      <w:pPr>
        <w:pStyle w:val="PKTpunkt"/>
      </w:pPr>
      <w:r>
        <w:t>2)</w:t>
      </w:r>
      <w:r>
        <w:tab/>
      </w:r>
      <w:r w:rsidR="006A5C28" w:rsidRPr="006A5C28">
        <w:t>udzielania informacji oraz aktualnych</w:t>
      </w:r>
      <w:r w:rsidR="004C4DA3" w:rsidRPr="006A5C28">
        <w:t xml:space="preserve"> i</w:t>
      </w:r>
      <w:r w:rsidR="004C4DA3">
        <w:t> </w:t>
      </w:r>
      <w:r w:rsidR="006A5C28" w:rsidRPr="006A5C28">
        <w:t>niezbędnych danych do prowadzenia wykazu jednostek operacyjnych oraz</w:t>
      </w:r>
      <w:r w:rsidR="004C4DA3" w:rsidRPr="006A5C28">
        <w:t xml:space="preserve"> w</w:t>
      </w:r>
      <w:r w:rsidR="004C4DA3">
        <w:t> </w:t>
      </w:r>
      <w:r w:rsidR="006A5C28" w:rsidRPr="006A5C28">
        <w:t>celu przekazywania powiadomień</w:t>
      </w:r>
      <w:r w:rsidR="004C4DA3" w:rsidRPr="006A5C28">
        <w:t xml:space="preserve"> o</w:t>
      </w:r>
      <w:r w:rsidR="004C4DA3">
        <w:t> </w:t>
      </w:r>
      <w:r w:rsidR="006A5C28" w:rsidRPr="006A5C28">
        <w:t>organach uprawnionych do przetwarzania danych Eurodac</w:t>
      </w:r>
      <w:r w:rsidR="000534DD">
        <w:t>;</w:t>
      </w:r>
    </w:p>
    <w:p w14:paraId="1FB1BCFD" w14:textId="0AAB0081" w:rsidR="006A5C28" w:rsidRPr="006A5C28" w:rsidRDefault="000534DD" w:rsidP="00FF1E66">
      <w:pPr>
        <w:pStyle w:val="PKTpunkt"/>
      </w:pPr>
      <w:r>
        <w:t>3)</w:t>
      </w:r>
      <w:r w:rsidR="00FF1E66">
        <w:tab/>
      </w:r>
      <w:r w:rsidR="006A5C28" w:rsidRPr="006A5C28">
        <w:t>zgłaszania ujawnionych incydentów bezpieczeństwa</w:t>
      </w:r>
      <w:r w:rsidR="004C4DA3" w:rsidRPr="006A5C28">
        <w:t xml:space="preserve"> i</w:t>
      </w:r>
      <w:r w:rsidR="004C4DA3">
        <w:t> </w:t>
      </w:r>
      <w:r w:rsidR="006A5C28" w:rsidRPr="006A5C28">
        <w:t>nieprawidłowości</w:t>
      </w:r>
      <w:r w:rsidR="004C4DA3" w:rsidRPr="006A5C28">
        <w:t xml:space="preserve"> w</w:t>
      </w:r>
      <w:r w:rsidR="004C4DA3">
        <w:t> </w:t>
      </w:r>
      <w:r w:rsidR="006A5C28" w:rsidRPr="006A5C28">
        <w:t>związku</w:t>
      </w:r>
      <w:r w:rsidR="004C4DA3" w:rsidRPr="006A5C28">
        <w:t xml:space="preserve"> z</w:t>
      </w:r>
      <w:r w:rsidR="004C4DA3">
        <w:t> </w:t>
      </w:r>
      <w:r w:rsidR="006A5C28" w:rsidRPr="006A5C28">
        <w:t>dostępem do krajowego punktu dostępu oraz przetwarzaniem danych poprzez ten punkt.</w:t>
      </w:r>
    </w:p>
    <w:p w14:paraId="00AC01D1" w14:textId="77777777" w:rsidR="006A5C28" w:rsidRPr="006A5C28" w:rsidRDefault="006A5C28" w:rsidP="006A5C28">
      <w:pPr>
        <w:pStyle w:val="USTustnpkodeksu"/>
      </w:pPr>
      <w:r w:rsidRPr="006A5C28">
        <w:t>2. Komendant Główny Policji przedstawia ministrowi właściwemu do spraw wewnętrznych</w:t>
      </w:r>
      <w:r w:rsidR="004C4DA3" w:rsidRPr="006A5C28">
        <w:t xml:space="preserve"> w</w:t>
      </w:r>
      <w:r w:rsidR="004C4DA3">
        <w:t> </w:t>
      </w:r>
      <w:r w:rsidRPr="006A5C28">
        <w:t>terminie do dnia 3</w:t>
      </w:r>
      <w:r w:rsidR="004C4DA3" w:rsidRPr="006A5C28">
        <w:t>1</w:t>
      </w:r>
      <w:r w:rsidR="004C4DA3">
        <w:t> </w:t>
      </w:r>
      <w:r w:rsidRPr="006A5C28">
        <w:t>marca każdego roku, informacje dotyczące oceny funkcjonowania krajowego punktu dostępu</w:t>
      </w:r>
      <w:r w:rsidR="004C4DA3" w:rsidRPr="006A5C28">
        <w:t xml:space="preserve"> w</w:t>
      </w:r>
      <w:r w:rsidR="004C4DA3">
        <w:t> </w:t>
      </w:r>
      <w:r w:rsidRPr="006A5C28">
        <w:t>poprzednim roku kalendarzowym.</w:t>
      </w:r>
    </w:p>
    <w:p w14:paraId="61CE627A" w14:textId="77777777" w:rsidR="006A5C28" w:rsidRPr="006A5C28" w:rsidRDefault="006A5C28" w:rsidP="006A5C28">
      <w:pPr>
        <w:pStyle w:val="USTustnpkodeksu"/>
      </w:pPr>
      <w:r w:rsidRPr="006A5C28">
        <w:lastRenderedPageBreak/>
        <w:t>3. Minister właściwy do spraw wewnętrznych sprawuje nadzór nad funkcjonowaniem krajowego punktu dostępu.</w:t>
      </w:r>
    </w:p>
    <w:p w14:paraId="45A4BAF6" w14:textId="77777777" w:rsidR="006A5C28" w:rsidRPr="006A5C28" w:rsidRDefault="006A5C28" w:rsidP="006A5C28">
      <w:pPr>
        <w:pStyle w:val="USTustnpkodeksu"/>
      </w:pPr>
      <w:r w:rsidRPr="006A5C28">
        <w:t>4. Minister właściwy do spraw wewnętrznych,</w:t>
      </w:r>
      <w:r w:rsidR="004C4DA3" w:rsidRPr="006A5C28">
        <w:t xml:space="preserve"> w</w:t>
      </w:r>
      <w:r w:rsidR="004C4DA3">
        <w:t> </w:t>
      </w:r>
      <w:r w:rsidRPr="006A5C28">
        <w:t>celu sprawowania nadzoru, ma prawo do:</w:t>
      </w:r>
    </w:p>
    <w:p w14:paraId="5BA55019" w14:textId="77777777" w:rsidR="006A5C28" w:rsidRPr="006A5C28" w:rsidRDefault="00EA5F91" w:rsidP="006A5C28">
      <w:pPr>
        <w:pStyle w:val="PKTpunkt"/>
      </w:pPr>
      <w:r>
        <w:t>1)</w:t>
      </w:r>
      <w:r>
        <w:tab/>
      </w:r>
      <w:r w:rsidR="006A5C28" w:rsidRPr="006A5C28">
        <w:t>dostępu do informacji,</w:t>
      </w:r>
      <w:r w:rsidR="004C4DA3" w:rsidRPr="006A5C28">
        <w:t xml:space="preserve"> o</w:t>
      </w:r>
      <w:r w:rsidR="004C4DA3">
        <w:t> </w:t>
      </w:r>
      <w:r w:rsidR="006A5C28" w:rsidRPr="006A5C28">
        <w:t>których mowa</w:t>
      </w:r>
      <w:r w:rsidR="004C4DA3" w:rsidRPr="006A5C28">
        <w:t xml:space="preserve"> w</w:t>
      </w:r>
      <w:r w:rsidR="004C4DA3">
        <w:t> art. </w:t>
      </w:r>
      <w:r w:rsidR="006A5C28" w:rsidRPr="006A5C28">
        <w:t>4</w:t>
      </w:r>
      <w:r w:rsidR="004C4DA3" w:rsidRPr="006A5C28">
        <w:t>8</w:t>
      </w:r>
      <w:r w:rsidR="004C4DA3">
        <w:t xml:space="preserve"> ust. </w:t>
      </w:r>
      <w:r w:rsidR="004C4DA3" w:rsidRPr="006A5C28">
        <w:t>2</w:t>
      </w:r>
      <w:r w:rsidR="004C4DA3">
        <w:t xml:space="preserve"> lit. </w:t>
      </w:r>
      <w:r w:rsidR="006A5C28" w:rsidRPr="006A5C28">
        <w:t xml:space="preserve">j </w:t>
      </w:r>
      <w:r w:rsidR="00EA2D16">
        <w:t xml:space="preserve">rozporządzenia </w:t>
      </w:r>
      <w:r w:rsidR="006A5C28" w:rsidRPr="006A5C28">
        <w:t>2024/1358;</w:t>
      </w:r>
    </w:p>
    <w:p w14:paraId="6FFEBC06" w14:textId="77777777" w:rsidR="006A5C28" w:rsidRPr="006A5C28" w:rsidRDefault="00EA5F91" w:rsidP="006A5C28">
      <w:pPr>
        <w:pStyle w:val="PKTpunkt"/>
      </w:pPr>
      <w:r>
        <w:t>2)</w:t>
      </w:r>
      <w:r>
        <w:tab/>
      </w:r>
      <w:r w:rsidR="006A5C28" w:rsidRPr="006A5C28">
        <w:t>sprawdzania, czy krajowy punkt dostępu spełnia wymagania techniczne niezbędne do udziału Rzeczypospolitej Polskiej</w:t>
      </w:r>
      <w:r w:rsidR="004C4DA3" w:rsidRPr="006A5C28">
        <w:t xml:space="preserve"> w</w:t>
      </w:r>
      <w:r w:rsidR="004C4DA3">
        <w:t> </w:t>
      </w:r>
      <w:r w:rsidR="006A5C28" w:rsidRPr="006A5C28">
        <w:t>systemie Eurodac;</w:t>
      </w:r>
    </w:p>
    <w:p w14:paraId="1A80366E" w14:textId="77777777" w:rsidR="006A5C28" w:rsidRPr="006A5C28" w:rsidRDefault="00EA5F91" w:rsidP="006A5C28">
      <w:pPr>
        <w:pStyle w:val="PKTpunkt"/>
      </w:pPr>
      <w:r>
        <w:t>3)</w:t>
      </w:r>
      <w:r>
        <w:tab/>
      </w:r>
      <w:r w:rsidR="006A5C28" w:rsidRPr="006A5C28">
        <w:t>sprawdzania, czy osoby mające dostęp do krajowego punktu dostępu posiadają ważne upoważnienie do dostępu do krajowego punktu dostępu, przetwarzania danych poprzez krajowy punkt dostępu oraz zaświadczenie</w:t>
      </w:r>
      <w:r w:rsidR="004C4DA3" w:rsidRPr="006A5C28">
        <w:t xml:space="preserve"> o</w:t>
      </w:r>
      <w:r w:rsidR="004C4DA3">
        <w:t> </w:t>
      </w:r>
      <w:r w:rsidR="006A5C28" w:rsidRPr="006A5C28">
        <w:t>przeszkoleniu</w:t>
      </w:r>
      <w:r w:rsidR="004C4DA3" w:rsidRPr="006A5C28">
        <w:t xml:space="preserve"> w</w:t>
      </w:r>
      <w:r w:rsidR="004C4DA3">
        <w:t> </w:t>
      </w:r>
      <w:r w:rsidR="006A5C28" w:rsidRPr="006A5C28">
        <w:t>zakresie zasad bezpieczeństwa danych oraz ich ochrony,</w:t>
      </w:r>
      <w:r w:rsidR="004C4DA3" w:rsidRPr="006A5C28">
        <w:t xml:space="preserve"> a</w:t>
      </w:r>
      <w:r w:rsidR="004C4DA3">
        <w:t> </w:t>
      </w:r>
      <w:r w:rsidR="006A5C28" w:rsidRPr="006A5C28">
        <w:t>także</w:t>
      </w:r>
      <w:r w:rsidR="004C4DA3" w:rsidRPr="006A5C28">
        <w:t xml:space="preserve"> w</w:t>
      </w:r>
      <w:r w:rsidR="004C4DA3">
        <w:t> </w:t>
      </w:r>
      <w:r w:rsidR="006A5C28" w:rsidRPr="006A5C28">
        <w:t>zakresie praw podstawowych;</w:t>
      </w:r>
    </w:p>
    <w:p w14:paraId="43B4E45D" w14:textId="77777777" w:rsidR="006A5C28" w:rsidRPr="006A5C28" w:rsidRDefault="00EA5F91" w:rsidP="006A5C28">
      <w:pPr>
        <w:pStyle w:val="PKTpunkt"/>
      </w:pPr>
      <w:r>
        <w:t>4)</w:t>
      </w:r>
      <w:r>
        <w:tab/>
      </w:r>
      <w:r w:rsidR="006A5C28" w:rsidRPr="006A5C28">
        <w:t>sprawdzania prawidłowości opisu zadań</w:t>
      </w:r>
      <w:r w:rsidR="004C4DA3" w:rsidRPr="006A5C28">
        <w:t xml:space="preserve"> i</w:t>
      </w:r>
      <w:r w:rsidR="004C4DA3">
        <w:t> </w:t>
      </w:r>
      <w:r w:rsidR="006A5C28" w:rsidRPr="006A5C28">
        <w:t>funkcji osób mających dostęp do krajowego punktu dostępu;</w:t>
      </w:r>
    </w:p>
    <w:p w14:paraId="0DA9ABCA" w14:textId="77777777" w:rsidR="006A5C28" w:rsidRPr="006A5C28" w:rsidRDefault="00EA5F91" w:rsidP="006A5C28">
      <w:pPr>
        <w:pStyle w:val="PKTpunkt"/>
      </w:pPr>
      <w:r>
        <w:t>5)</w:t>
      </w:r>
      <w:r>
        <w:tab/>
      </w:r>
      <w:r w:rsidR="006A5C28" w:rsidRPr="006A5C28">
        <w:t>sprawdzania zapewnienia odpowiedniej ochrony fizycznej krajowego punktu dostępu przez organy mające do niego bezpośredni dostęp,</w:t>
      </w:r>
      <w:r w:rsidR="004C4DA3" w:rsidRPr="006A5C28">
        <w:t xml:space="preserve"> w</w:t>
      </w:r>
      <w:r w:rsidR="004C4DA3">
        <w:t> </w:t>
      </w:r>
      <w:r w:rsidR="006A5C28" w:rsidRPr="006A5C28">
        <w:t>szczególności poprzez uniemożliwianie dostępu osobom nieuprawnionym do krajowego punktu dostępu.</w:t>
      </w:r>
    </w:p>
    <w:p w14:paraId="41301C5B" w14:textId="77777777" w:rsidR="006A5C28" w:rsidRPr="006A5C28" w:rsidRDefault="006A5C28" w:rsidP="006A5C28">
      <w:pPr>
        <w:pStyle w:val="USTustnpkodeksu"/>
      </w:pPr>
      <w:r w:rsidRPr="006A5C28">
        <w:t>5. Minister właściwy do spraw wewnętrznych sprawując nadzór,</w:t>
      </w:r>
      <w:r w:rsidR="004C4DA3" w:rsidRPr="006A5C28">
        <w:t xml:space="preserve"> o</w:t>
      </w:r>
      <w:r w:rsidR="004C4DA3">
        <w:t> </w:t>
      </w:r>
      <w:r w:rsidRPr="006A5C28">
        <w:t>którym mo</w:t>
      </w:r>
      <w:r w:rsidR="00EA5F91">
        <w:t>wa</w:t>
      </w:r>
      <w:r w:rsidR="004C4DA3">
        <w:t xml:space="preserve"> w ust. </w:t>
      </w:r>
      <w:r w:rsidRPr="006A5C28">
        <w:t>3, może:</w:t>
      </w:r>
    </w:p>
    <w:p w14:paraId="6DBC9CD5" w14:textId="77777777" w:rsidR="006A5C28" w:rsidRPr="006A5C28" w:rsidRDefault="00EA5F91" w:rsidP="006A5C28">
      <w:pPr>
        <w:pStyle w:val="PKTpunkt"/>
      </w:pPr>
      <w:r>
        <w:t>1)</w:t>
      </w:r>
      <w:r>
        <w:tab/>
      </w:r>
      <w:r w:rsidR="006A5C28" w:rsidRPr="006A5C28">
        <w:t>żądać przedłożenia informacji</w:t>
      </w:r>
      <w:r w:rsidR="004C4DA3" w:rsidRPr="006A5C28">
        <w:t xml:space="preserve"> w</w:t>
      </w:r>
      <w:r w:rsidR="004C4DA3">
        <w:t> </w:t>
      </w:r>
      <w:r w:rsidR="006A5C28" w:rsidRPr="006A5C28">
        <w:t>zakresie niezbędnym do ustalenia stanu faktycznego;</w:t>
      </w:r>
    </w:p>
    <w:p w14:paraId="77D9860B" w14:textId="77777777" w:rsidR="006A5C28" w:rsidRPr="006A5C28" w:rsidRDefault="00EA5F91" w:rsidP="006A5C28">
      <w:pPr>
        <w:pStyle w:val="PKTpunkt"/>
      </w:pPr>
      <w:r>
        <w:t>2)</w:t>
      </w:r>
      <w:r>
        <w:tab/>
      </w:r>
      <w:r w:rsidR="006A5C28" w:rsidRPr="006A5C28">
        <w:t>przeprowadzać,</w:t>
      </w:r>
      <w:r w:rsidR="004C4DA3" w:rsidRPr="006A5C28">
        <w:t xml:space="preserve"> w</w:t>
      </w:r>
      <w:r w:rsidR="004C4DA3">
        <w:t> </w:t>
      </w:r>
      <w:r w:rsidR="006A5C28" w:rsidRPr="006A5C28">
        <w:t>godzinach urzędowania danego organu, oględziny urządzeń, nośników oraz systemów informatycznych włączonych do krajowego punktu dostępu</w:t>
      </w:r>
      <w:r w:rsidR="004C4DA3" w:rsidRPr="006A5C28">
        <w:t xml:space="preserve"> w</w:t>
      </w:r>
      <w:r w:rsidR="004C4DA3">
        <w:t> </w:t>
      </w:r>
      <w:r w:rsidR="006A5C28" w:rsidRPr="006A5C28">
        <w:t>ramach danego organu;</w:t>
      </w:r>
    </w:p>
    <w:p w14:paraId="0947F08F" w14:textId="77777777" w:rsidR="001733AD" w:rsidRDefault="00EA5F91" w:rsidP="001733AD">
      <w:pPr>
        <w:pStyle w:val="PKTpunkt"/>
      </w:pPr>
      <w:r>
        <w:t>3)</w:t>
      </w:r>
      <w:r>
        <w:tab/>
      </w:r>
      <w:r w:rsidR="006A5C28" w:rsidRPr="006A5C28">
        <w:t>zlecać sporządzanie ekspertyz</w:t>
      </w:r>
      <w:r w:rsidR="004C4DA3" w:rsidRPr="006A5C28">
        <w:t xml:space="preserve"> i</w:t>
      </w:r>
      <w:r w:rsidR="004C4DA3">
        <w:t> </w:t>
      </w:r>
      <w:r w:rsidR="006A5C28" w:rsidRPr="006A5C28">
        <w:t>opinii</w:t>
      </w:r>
      <w:r w:rsidR="001733AD">
        <w:t xml:space="preserve"> w zakresie funkcjonowania krajowego punktu dostępu;</w:t>
      </w:r>
    </w:p>
    <w:p w14:paraId="4966A764" w14:textId="77777777" w:rsidR="006A5C28" w:rsidRPr="006A5C28" w:rsidRDefault="00EA5F91" w:rsidP="006A5C28">
      <w:pPr>
        <w:pStyle w:val="PKTpunkt"/>
      </w:pPr>
      <w:r>
        <w:t>4)</w:t>
      </w:r>
      <w:r>
        <w:tab/>
      </w:r>
      <w:r w:rsidR="006A5C28" w:rsidRPr="006A5C28">
        <w:t>żądać zablokowania bezpośredniego dostępu do krajowego punktu dostępu do czasu usunięcia stwierdzonych nieprawidłowości.</w:t>
      </w:r>
    </w:p>
    <w:p w14:paraId="3B38084D" w14:textId="77777777" w:rsidR="001733AD" w:rsidRPr="00E938C7" w:rsidRDefault="006A5C28" w:rsidP="003359CE">
      <w:pPr>
        <w:pStyle w:val="ARTartustawynprozporzdzenia"/>
        <w:rPr>
          <w:rStyle w:val="Ppogrubienie"/>
          <w:b w:val="0"/>
        </w:rPr>
      </w:pPr>
      <w:r w:rsidRPr="006A5C28">
        <w:rPr>
          <w:rStyle w:val="Ppogrubienie"/>
        </w:rPr>
        <w:t xml:space="preserve">Art. 34. </w:t>
      </w:r>
      <w:r w:rsidR="001733AD" w:rsidRPr="00E938C7">
        <w:rPr>
          <w:rStyle w:val="Ppogrubienie"/>
          <w:b w:val="0"/>
        </w:rPr>
        <w:t xml:space="preserve">1. </w:t>
      </w:r>
      <w:r w:rsidRPr="00E938C7">
        <w:rPr>
          <w:rStyle w:val="Ppogrubienie"/>
          <w:b w:val="0"/>
        </w:rPr>
        <w:t>Minister właściwy do spraw wewnętrznych przed uruchomieniem krajowego punktu dostępu sprawdza gotowość do prawidłowej eksploatacji krajowego punktu dostępu.</w:t>
      </w:r>
      <w:r w:rsidR="004C4DA3" w:rsidRPr="00E938C7">
        <w:rPr>
          <w:rStyle w:val="Ppogrubienie"/>
          <w:b w:val="0"/>
        </w:rPr>
        <w:t xml:space="preserve"> </w:t>
      </w:r>
    </w:p>
    <w:p w14:paraId="023093E7" w14:textId="49DCEB34" w:rsidR="006A5C28" w:rsidRPr="00E938C7" w:rsidRDefault="001733AD" w:rsidP="003359CE">
      <w:pPr>
        <w:pStyle w:val="USTustnpkodeksu"/>
        <w:rPr>
          <w:rStyle w:val="Ppogrubienie"/>
          <w:b w:val="0"/>
        </w:rPr>
      </w:pPr>
      <w:r w:rsidRPr="00E938C7">
        <w:rPr>
          <w:rStyle w:val="Ppogrubienie"/>
          <w:b w:val="0"/>
        </w:rPr>
        <w:t xml:space="preserve">2. </w:t>
      </w:r>
      <w:r w:rsidR="004C4DA3" w:rsidRPr="00E938C7">
        <w:rPr>
          <w:rStyle w:val="Ppogrubienie"/>
          <w:b w:val="0"/>
        </w:rPr>
        <w:t>W </w:t>
      </w:r>
      <w:r w:rsidR="006A5C28" w:rsidRPr="00E938C7">
        <w:rPr>
          <w:rStyle w:val="Ppogrubienie"/>
          <w:b w:val="0"/>
        </w:rPr>
        <w:t>celu sprawdzenia gotowości, ministrowi właściwemu do spraw wewnętrznych przysługują uprawnienia,</w:t>
      </w:r>
      <w:r w:rsidR="004C4DA3" w:rsidRPr="00E938C7">
        <w:rPr>
          <w:rStyle w:val="Ppogrubienie"/>
          <w:b w:val="0"/>
        </w:rPr>
        <w:t xml:space="preserve"> o </w:t>
      </w:r>
      <w:r w:rsidR="006A5C28" w:rsidRPr="00E938C7">
        <w:rPr>
          <w:rStyle w:val="Ppogrubienie"/>
          <w:b w:val="0"/>
        </w:rPr>
        <w:t>których mowa</w:t>
      </w:r>
      <w:r w:rsidR="004C4DA3" w:rsidRPr="00E938C7">
        <w:rPr>
          <w:rStyle w:val="Ppogrubienie"/>
          <w:b w:val="0"/>
        </w:rPr>
        <w:t xml:space="preserve"> w art. </w:t>
      </w:r>
      <w:r w:rsidR="006A5C28" w:rsidRPr="00E938C7">
        <w:rPr>
          <w:rStyle w:val="Ppogrubienie"/>
          <w:b w:val="0"/>
        </w:rPr>
        <w:t>3</w:t>
      </w:r>
      <w:r w:rsidR="004C4DA3" w:rsidRPr="00E938C7">
        <w:rPr>
          <w:rStyle w:val="Ppogrubienie"/>
          <w:b w:val="0"/>
        </w:rPr>
        <w:t>3 ust. 4 i </w:t>
      </w:r>
      <w:r w:rsidR="006A5C28" w:rsidRPr="00E938C7">
        <w:rPr>
          <w:rStyle w:val="Ppogrubienie"/>
          <w:b w:val="0"/>
        </w:rPr>
        <w:t>5.</w:t>
      </w:r>
    </w:p>
    <w:p w14:paraId="1CA6BFF7" w14:textId="65602D47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35.</w:t>
      </w:r>
      <w:r w:rsidR="004C4DA3" w:rsidRPr="006A5C28">
        <w:t xml:space="preserve"> W</w:t>
      </w:r>
      <w:r w:rsidR="004C4DA3">
        <w:t> </w:t>
      </w:r>
      <w:r w:rsidRPr="006A5C28">
        <w:t>ustawie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kwietnia 199</w:t>
      </w:r>
      <w:r w:rsidR="004C4DA3" w:rsidRPr="006A5C28">
        <w:t>0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Policji (</w:t>
      </w:r>
      <w:r w:rsidR="004C4DA3">
        <w:t>Dz. U. z </w:t>
      </w:r>
      <w:r w:rsidR="00EA5F91">
        <w:t>202</w:t>
      </w:r>
      <w:r w:rsidR="004C4DA3">
        <w:t>5 </w:t>
      </w:r>
      <w:r w:rsidR="00EA5F91">
        <w:t>r.</w:t>
      </w:r>
      <w:r w:rsidR="004C4DA3">
        <w:t xml:space="preserve"> poz. </w:t>
      </w:r>
      <w:r w:rsidR="00EA5F91">
        <w:t>636, 71</w:t>
      </w:r>
      <w:r w:rsidR="004C4DA3">
        <w:t>8 i </w:t>
      </w:r>
      <w:r w:rsidRPr="006A5C28">
        <w:t>1366</w:t>
      </w:r>
      <w:r w:rsidR="00356FB3">
        <w:t xml:space="preserve"> oraz z 2026 r. poz. 187</w:t>
      </w:r>
      <w:r w:rsidRPr="006A5C28">
        <w:t>) wprowadza się następujące zmiany:</w:t>
      </w:r>
    </w:p>
    <w:p w14:paraId="441F1F4E" w14:textId="77777777" w:rsidR="006A5C28" w:rsidRPr="006A5C28" w:rsidRDefault="006A5C28" w:rsidP="006A5C28">
      <w:pPr>
        <w:pStyle w:val="PKTpunkt"/>
      </w:pPr>
      <w:r w:rsidRPr="006A5C28">
        <w:lastRenderedPageBreak/>
        <w:t>1)</w:t>
      </w:r>
      <w:r w:rsidRPr="006A5C28">
        <w:tab/>
        <w:t>użyte</w:t>
      </w:r>
      <w:r w:rsidR="004C4DA3" w:rsidRPr="006A5C28">
        <w:t xml:space="preserve"> w</w:t>
      </w:r>
      <w:r w:rsidR="004C4DA3">
        <w:t> art. </w:t>
      </w:r>
      <w:r w:rsidRPr="006A5C28">
        <w:t>2</w:t>
      </w:r>
      <w:r w:rsidR="004C4DA3" w:rsidRPr="006A5C28">
        <w:t>0</w:t>
      </w:r>
      <w:r w:rsidR="004C4DA3">
        <w:t xml:space="preserve"> ust. </w:t>
      </w:r>
      <w:r w:rsidRPr="006A5C28">
        <w:t>1o,</w:t>
      </w:r>
      <w:r w:rsidR="004C4DA3">
        <w:t xml:space="preserve"> art. </w:t>
      </w:r>
      <w:r w:rsidRPr="006A5C28">
        <w:t>21h</w:t>
      </w:r>
      <w:r w:rsidR="004C4DA3">
        <w:t xml:space="preserve"> ust. </w:t>
      </w:r>
      <w:r w:rsidR="004C4DA3" w:rsidRPr="006A5C28">
        <w:t>2</w:t>
      </w:r>
      <w:r w:rsidR="004C4DA3">
        <w:t xml:space="preserve"> i </w:t>
      </w:r>
      <w:r w:rsidRPr="006A5C28">
        <w:t>3,</w:t>
      </w:r>
      <w:r w:rsidR="004C4DA3">
        <w:t xml:space="preserve"> art. </w:t>
      </w:r>
      <w:r w:rsidRPr="006A5C28">
        <w:t>21i–21n oraz</w:t>
      </w:r>
      <w:r w:rsidR="004C4DA3">
        <w:t xml:space="preserve"> art. </w:t>
      </w:r>
      <w:r w:rsidRPr="006A5C28">
        <w:t>21nb</w:t>
      </w:r>
      <w:r w:rsidR="004C4DA3">
        <w:t xml:space="preserve"> ust. </w:t>
      </w:r>
      <w:r w:rsidRPr="006A5C28">
        <w:t>1a</w:t>
      </w:r>
      <w:r w:rsidR="004C4DA3">
        <w:t xml:space="preserve"> pkt </w:t>
      </w:r>
      <w:r w:rsidRPr="006A5C28">
        <w:t>2, w różnym przypadku wyrazy „zbiory danych daktyloskopijnych” zastępuje się użytymi w odpowiednim przypadku wyrazami „zbiory danych biometrycznych”;</w:t>
      </w:r>
    </w:p>
    <w:p w14:paraId="7900C322" w14:textId="77777777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w</w:t>
      </w:r>
      <w:r w:rsidR="004C4DA3">
        <w:t xml:space="preserve"> art. </w:t>
      </w:r>
      <w:r w:rsidRPr="006A5C28">
        <w:t>21h:</w:t>
      </w:r>
    </w:p>
    <w:p w14:paraId="2D4ADA5A" w14:textId="77777777" w:rsidR="006A5C28" w:rsidRPr="006A5C28" w:rsidRDefault="00EA5F91" w:rsidP="006A5C28">
      <w:pPr>
        <w:pStyle w:val="LITlitera"/>
      </w:pPr>
      <w:r>
        <w:t>a)</w:t>
      </w:r>
      <w:r>
        <w:tab/>
      </w:r>
      <w:r w:rsidR="006A5C28" w:rsidRPr="006A5C28">
        <w:t xml:space="preserve">ust. </w:t>
      </w:r>
      <w:r w:rsidR="004C4DA3" w:rsidRPr="006A5C28">
        <w:t>1</w:t>
      </w:r>
      <w:r w:rsidR="004C4DA3">
        <w:t> </w:t>
      </w:r>
      <w:r w:rsidR="006A5C28" w:rsidRPr="006A5C28">
        <w:t>otrzymuje brzmienie:</w:t>
      </w:r>
    </w:p>
    <w:p w14:paraId="2BA770DC" w14:textId="77777777" w:rsidR="006A5C28" w:rsidRPr="006A5C28" w:rsidRDefault="006A5C28" w:rsidP="006A5C28">
      <w:pPr>
        <w:pStyle w:val="ZLITUSTzmustliter"/>
      </w:pPr>
      <w:r w:rsidRPr="006A5C28">
        <w:t>„1. Komendant Główny Policji prowadzi następujące zbiory danych biometrycznych, których jest administratorem</w:t>
      </w:r>
      <w:r w:rsidR="004C4DA3" w:rsidRPr="006A5C28">
        <w:t xml:space="preserve"> w</w:t>
      </w:r>
      <w:r w:rsidR="004C4DA3">
        <w:t> </w:t>
      </w:r>
      <w:r w:rsidRPr="006A5C28">
        <w:t>rozumieniu przepisów</w:t>
      </w:r>
      <w:r w:rsidR="004C4DA3" w:rsidRPr="006A5C28">
        <w:t xml:space="preserve"> o</w:t>
      </w:r>
      <w:r w:rsidR="004C4DA3">
        <w:t> </w:t>
      </w:r>
      <w:r w:rsidRPr="006A5C28">
        <w:t>ochronie danych osobowych:</w:t>
      </w:r>
    </w:p>
    <w:p w14:paraId="51A16A4F" w14:textId="77777777" w:rsidR="006A5C28" w:rsidRPr="006A5C28" w:rsidRDefault="006A5C28" w:rsidP="006A5C28">
      <w:pPr>
        <w:pStyle w:val="ZLITPKTzmpktliter"/>
      </w:pPr>
      <w:r w:rsidRPr="006A5C28">
        <w:t>1)</w:t>
      </w:r>
      <w:r w:rsidRPr="006A5C28">
        <w:tab/>
        <w:t>Centralną Registraturę Daktyloskopijną,</w:t>
      </w:r>
      <w:r w:rsidR="004C4DA3" w:rsidRPr="006A5C28">
        <w:t xml:space="preserve"> w</w:t>
      </w:r>
      <w:r w:rsidR="004C4DA3">
        <w:t> </w:t>
      </w:r>
      <w:r w:rsidRPr="006A5C28">
        <w:t>której gromadzi się karty daktyloskopijne palców</w:t>
      </w:r>
      <w:r w:rsidR="004C4DA3" w:rsidRPr="006A5C28">
        <w:t xml:space="preserve"> i</w:t>
      </w:r>
      <w:r w:rsidR="004C4DA3">
        <w:t> </w:t>
      </w:r>
      <w:r w:rsidRPr="006A5C28">
        <w:t>dłoni, zawierające</w:t>
      </w:r>
      <w:r w:rsidR="00EA2D16">
        <w:t xml:space="preserve"> odciski linii papilarnych osób,</w:t>
      </w:r>
    </w:p>
    <w:p w14:paraId="38782FFE" w14:textId="77777777" w:rsidR="006A5C28" w:rsidRPr="006A5C28" w:rsidRDefault="006A5C28" w:rsidP="006A5C28">
      <w:pPr>
        <w:pStyle w:val="ZLITPKTzmpktliter"/>
      </w:pPr>
      <w:r w:rsidRPr="006A5C28">
        <w:t>2)</w:t>
      </w:r>
      <w:r w:rsidRPr="006A5C28">
        <w:tab/>
        <w:t>zbiór automatycznie przetwarzający dane biometryczne,</w:t>
      </w:r>
      <w:r w:rsidR="004C4DA3" w:rsidRPr="006A5C28">
        <w:t xml:space="preserve"> w</w:t>
      </w:r>
      <w:r w:rsidR="004C4DA3">
        <w:t> </w:t>
      </w:r>
      <w:r w:rsidRPr="006A5C28">
        <w:t>którym przetwarza się informacje,</w:t>
      </w:r>
      <w:r w:rsidR="004C4DA3" w:rsidRPr="006A5C28">
        <w:t xml:space="preserve"> w</w:t>
      </w:r>
      <w:r w:rsidR="004C4DA3">
        <w:t> </w:t>
      </w:r>
      <w:r w:rsidRPr="006A5C28">
        <w:t>tym dane osobowe,</w:t>
      </w:r>
      <w:r w:rsidR="004C4DA3" w:rsidRPr="006A5C28">
        <w:t xml:space="preserve"> w</w:t>
      </w:r>
      <w:r w:rsidR="004C4DA3">
        <w:t> </w:t>
      </w:r>
      <w:r w:rsidRPr="006A5C28">
        <w:t>postaci odcisków linii papilarnych osób, wizerunku twarzy lub wizerunku osoby, niezidentyfikowane ślady linii papilarnych</w:t>
      </w:r>
      <w:r w:rsidR="004C4DA3" w:rsidRPr="006A5C28">
        <w:t xml:space="preserve"> z</w:t>
      </w:r>
      <w:r w:rsidR="004C4DA3">
        <w:t> </w:t>
      </w:r>
      <w:r w:rsidRPr="006A5C28">
        <w:t>miejsc przestępstw oraz ślady linii papilarnych, które mogą pochodzić od osób zaginionych</w:t>
      </w:r>
    </w:p>
    <w:p w14:paraId="75D5EE33" w14:textId="77777777" w:rsidR="006A5C28" w:rsidRPr="006A5C28" w:rsidRDefault="006A5C28" w:rsidP="006A5C28">
      <w:pPr>
        <w:pStyle w:val="ZLITCZWSPPKTzmczciwsppktliter"/>
      </w:pPr>
      <w:r w:rsidRPr="006A5C28">
        <w:t>–</w:t>
      </w:r>
      <w:r w:rsidR="00EA2D16">
        <w:tab/>
      </w:r>
      <w:r w:rsidRPr="006A5C28">
        <w:t>zwane dalej „zbiorami danych biometrycznych”.”,</w:t>
      </w:r>
    </w:p>
    <w:p w14:paraId="2B200CF2" w14:textId="77777777" w:rsidR="006A5C28" w:rsidRPr="006A5C28" w:rsidRDefault="006A5C28" w:rsidP="006A5C28">
      <w:pPr>
        <w:pStyle w:val="LITlitera"/>
      </w:pPr>
      <w:r w:rsidRPr="006A5C28">
        <w:t>b)</w:t>
      </w:r>
      <w:r w:rsidR="004C4DA3" w:rsidRPr="006A5C28">
        <w:t xml:space="preserve"> w</w:t>
      </w:r>
      <w:r w:rsidR="004C4DA3">
        <w:t> ust. </w:t>
      </w:r>
      <w:r w:rsidRPr="006A5C28">
        <w:t>2:</w:t>
      </w:r>
    </w:p>
    <w:p w14:paraId="079D617B" w14:textId="77777777" w:rsidR="006A5C28" w:rsidRPr="006A5C28" w:rsidRDefault="006A5C28" w:rsidP="006A5C28">
      <w:pPr>
        <w:pStyle w:val="TIRtiret"/>
      </w:pPr>
      <w:r w:rsidRPr="006A5C28">
        <w:t>–</w:t>
      </w:r>
      <w:r w:rsidR="004C4DA3" w:rsidRPr="006A5C28">
        <w:t xml:space="preserve"> w</w:t>
      </w:r>
      <w:r w:rsidR="004C4DA3">
        <w:t> pkt </w:t>
      </w:r>
      <w:r w:rsidRPr="006A5C28">
        <w:t>2:</w:t>
      </w:r>
    </w:p>
    <w:p w14:paraId="3BB15CB0" w14:textId="77777777" w:rsidR="006A5C28" w:rsidRPr="006A5C28" w:rsidRDefault="006A5C28" w:rsidP="006A5C28">
      <w:pPr>
        <w:pStyle w:val="2TIRpodwjnytiret"/>
      </w:pPr>
      <w:r w:rsidRPr="006A5C28">
        <w:t>– –</w:t>
      </w:r>
      <w:r w:rsidR="004C4DA3">
        <w:t xml:space="preserve"> lit. </w:t>
      </w:r>
      <w:r w:rsidR="004C4DA3" w:rsidRPr="006A5C28">
        <w:t>a</w:t>
      </w:r>
      <w:r w:rsidR="004C4DA3">
        <w:t> </w:t>
      </w:r>
      <w:r w:rsidRPr="006A5C28">
        <w:t>otrzymuje brzmienie:</w:t>
      </w:r>
    </w:p>
    <w:p w14:paraId="1E3D9DD6" w14:textId="77777777" w:rsidR="006A5C28" w:rsidRPr="006A5C28" w:rsidRDefault="00EA5F91" w:rsidP="006A5C28">
      <w:pPr>
        <w:pStyle w:val="Z2TIRLITwPKTzmlitwpktpodwjnymtiret"/>
      </w:pPr>
      <w:r>
        <w:t>„a)</w:t>
      </w:r>
      <w:r>
        <w:tab/>
      </w:r>
      <w:r w:rsidR="006A5C28" w:rsidRPr="006A5C28">
        <w:t>imiona, nazwiska,</w:t>
      </w:r>
      <w:r w:rsidR="004C4DA3" w:rsidRPr="006A5C28">
        <w:t xml:space="preserve"> w</w:t>
      </w:r>
      <w:r w:rsidR="004C4DA3">
        <w:t> </w:t>
      </w:r>
      <w:r w:rsidR="006A5C28" w:rsidRPr="006A5C28">
        <w:t>tym wcześniej stosowane imiona</w:t>
      </w:r>
      <w:r w:rsidR="004C4DA3" w:rsidRPr="006A5C28">
        <w:t xml:space="preserve"> i</w:t>
      </w:r>
      <w:r w:rsidR="004C4DA3">
        <w:t> </w:t>
      </w:r>
      <w:r w:rsidR="006A5C28" w:rsidRPr="006A5C28">
        <w:t>nazwiska, lub pseudonimy,”</w:t>
      </w:r>
    </w:p>
    <w:p w14:paraId="3CDCE2AD" w14:textId="77777777" w:rsidR="006A5C28" w:rsidRPr="006A5C28" w:rsidRDefault="006A5C28" w:rsidP="006A5C28">
      <w:pPr>
        <w:pStyle w:val="2TIRpodwjnytiret"/>
      </w:pPr>
      <w:r w:rsidRPr="006A5C28">
        <w:t>– –</w:t>
      </w:r>
      <w:r w:rsidR="004C4DA3">
        <w:t xml:space="preserve"> lit. </w:t>
      </w:r>
      <w:r w:rsidRPr="006A5C28">
        <w:t>d otrzymuje brzmienie:</w:t>
      </w:r>
    </w:p>
    <w:p w14:paraId="00F0C8B7" w14:textId="77777777" w:rsidR="006A5C28" w:rsidRPr="006A5C28" w:rsidRDefault="00EA5F91" w:rsidP="006A5C28">
      <w:pPr>
        <w:pStyle w:val="Z2TIRLITwPKTzmlitwpktpodwjnymtiret"/>
      </w:pPr>
      <w:r>
        <w:t>„d)</w:t>
      </w:r>
      <w:r>
        <w:tab/>
      </w:r>
      <w:r w:rsidR="006A5C28" w:rsidRPr="006A5C28">
        <w:t>rodzaj</w:t>
      </w:r>
      <w:r w:rsidR="004C4DA3" w:rsidRPr="006A5C28">
        <w:t xml:space="preserve"> i</w:t>
      </w:r>
      <w:r w:rsidR="004C4DA3">
        <w:t> </w:t>
      </w:r>
      <w:r w:rsidR="006A5C28" w:rsidRPr="006A5C28">
        <w:t>numer dokumentu tożsamości lub dokumentu podróży, trzyliterowy kod państwa wydającego oraz datę ważności tego dokumentu,”</w:t>
      </w:r>
    </w:p>
    <w:p w14:paraId="3050BAFF" w14:textId="77777777" w:rsidR="006A5C28" w:rsidRPr="006A5C28" w:rsidRDefault="006A5C28" w:rsidP="006A5C28">
      <w:pPr>
        <w:pStyle w:val="2TIRpodwjnytiret"/>
      </w:pPr>
      <w:r w:rsidRPr="006A5C28">
        <w:t>– –</w:t>
      </w:r>
      <w:r w:rsidR="004C4DA3" w:rsidRPr="006A5C28">
        <w:t xml:space="preserve"> w</w:t>
      </w:r>
      <w:r w:rsidR="004C4DA3">
        <w:t> lit. </w:t>
      </w:r>
      <w:r w:rsidRPr="006A5C28">
        <w:t>j średnik zastępuje się przecinkiem</w:t>
      </w:r>
      <w:r w:rsidR="004C4DA3" w:rsidRPr="006A5C28">
        <w:t xml:space="preserve"> i</w:t>
      </w:r>
      <w:r w:rsidR="004C4DA3">
        <w:t> </w:t>
      </w:r>
      <w:r w:rsidRPr="006A5C28">
        <w:t>dodaje się</w:t>
      </w:r>
      <w:r w:rsidR="004C4DA3">
        <w:t xml:space="preserve"> lit. </w:t>
      </w:r>
      <w:r w:rsidRPr="006A5C28">
        <w:t>k oraz l</w:t>
      </w:r>
      <w:r w:rsidR="004C4DA3" w:rsidRPr="006A5C28">
        <w:t xml:space="preserve"> w</w:t>
      </w:r>
      <w:r w:rsidR="004C4DA3">
        <w:t> </w:t>
      </w:r>
      <w:r w:rsidRPr="006A5C28">
        <w:t>brzmieniu:</w:t>
      </w:r>
    </w:p>
    <w:p w14:paraId="24228A0D" w14:textId="77777777" w:rsidR="006A5C28" w:rsidRPr="006A5C28" w:rsidRDefault="00EA5F91" w:rsidP="006A5C28">
      <w:pPr>
        <w:pStyle w:val="Z2TIRLITwPKTzmlitwpktpodwjnymtiret"/>
      </w:pPr>
      <w:r>
        <w:t>„k)</w:t>
      </w:r>
      <w:r>
        <w:tab/>
      </w:r>
      <w:r w:rsidR="006A5C28" w:rsidRPr="006A5C28">
        <w:t>wizerunek twarzy lub wizerunek osoby,</w:t>
      </w:r>
    </w:p>
    <w:p w14:paraId="5C16E9A7" w14:textId="77777777" w:rsidR="006A5C28" w:rsidRPr="006A5C28" w:rsidRDefault="00EA5F91" w:rsidP="006A5C28">
      <w:pPr>
        <w:pStyle w:val="Z2TIRLITwPKTzmlitwpktpodwjnymtiret"/>
      </w:pPr>
      <w:r>
        <w:t>l)</w:t>
      </w:r>
      <w:r>
        <w:tab/>
      </w:r>
      <w:r w:rsidR="006A5C28" w:rsidRPr="006A5C28">
        <w:t>w przypadku osób,</w:t>
      </w:r>
      <w:r w:rsidR="004C4DA3" w:rsidRPr="006A5C28">
        <w:t xml:space="preserve"> o</w:t>
      </w:r>
      <w:r w:rsidR="004C4DA3">
        <w:t> </w:t>
      </w:r>
      <w:r w:rsidR="006A5C28" w:rsidRPr="006A5C28">
        <w:t>których mowa</w:t>
      </w:r>
      <w:r w:rsidR="004C4DA3" w:rsidRPr="006A5C28">
        <w:t xml:space="preserve"> w</w:t>
      </w:r>
      <w:r w:rsidR="004C4DA3">
        <w:t> pkt </w:t>
      </w:r>
      <w:r w:rsidR="004C4DA3" w:rsidRPr="006A5C28">
        <w:t>1</w:t>
      </w:r>
      <w:r w:rsidR="004C4DA3">
        <w:t xml:space="preserve"> lit. </w:t>
      </w:r>
      <w:r w:rsidR="006A5C28" w:rsidRPr="006A5C28">
        <w:t>g – zeskanowaną kolorową kopię dokumentu tożsamości lub dokumentu podróży, a</w:t>
      </w:r>
      <w:r w:rsidR="004C4DA3" w:rsidRPr="006A5C28">
        <w:t> w</w:t>
      </w:r>
      <w:r w:rsidR="004C4DA3">
        <w:t> </w:t>
      </w:r>
      <w:r w:rsidR="006A5C28" w:rsidRPr="006A5C28">
        <w:t>przypadku, gdy nie jest on dostępny – innego dokumentu ułatwiającego identyfikację, wraz</w:t>
      </w:r>
      <w:r w:rsidR="004C4DA3" w:rsidRPr="006A5C28">
        <w:t xml:space="preserve"> z</w:t>
      </w:r>
      <w:r w:rsidR="004C4DA3">
        <w:t> </w:t>
      </w:r>
      <w:r w:rsidR="006A5C28" w:rsidRPr="006A5C28">
        <w:t>adnotacją</w:t>
      </w:r>
      <w:r w:rsidR="004C4DA3" w:rsidRPr="006A5C28">
        <w:t xml:space="preserve"> o</w:t>
      </w:r>
      <w:r w:rsidR="004C4DA3">
        <w:t> </w:t>
      </w:r>
      <w:r w:rsidR="006A5C28" w:rsidRPr="006A5C28">
        <w:t>ich autentyczności;”,</w:t>
      </w:r>
    </w:p>
    <w:p w14:paraId="760E9474" w14:textId="77777777" w:rsidR="006A5C28" w:rsidRPr="006A5C28" w:rsidRDefault="006A5C28" w:rsidP="006A5C28">
      <w:pPr>
        <w:pStyle w:val="TIRtiret"/>
      </w:pPr>
      <w:r w:rsidRPr="006A5C28">
        <w:lastRenderedPageBreak/>
        <w:t>–</w:t>
      </w:r>
      <w:r w:rsidR="004C4DA3" w:rsidRPr="006A5C28">
        <w:t xml:space="preserve"> w</w:t>
      </w:r>
      <w:r w:rsidR="004C4DA3">
        <w:t> pkt </w:t>
      </w:r>
      <w:r w:rsidRPr="006A5C28">
        <w:t>3:</w:t>
      </w:r>
    </w:p>
    <w:p w14:paraId="28621423" w14:textId="77777777" w:rsidR="006A5C28" w:rsidRPr="006A5C28" w:rsidRDefault="006A5C28" w:rsidP="006A5C28">
      <w:pPr>
        <w:pStyle w:val="2TIRpodwjnytiret"/>
      </w:pPr>
      <w:r w:rsidRPr="006A5C28">
        <w:t>– –</w:t>
      </w:r>
      <w:r w:rsidR="004C4DA3">
        <w:t xml:space="preserve"> lit. </w:t>
      </w:r>
      <w:r w:rsidRPr="006A5C28">
        <w:t>b otrzymuje brzmienie:</w:t>
      </w:r>
    </w:p>
    <w:p w14:paraId="55AB4F11" w14:textId="77777777" w:rsidR="006A5C28" w:rsidRPr="006A5C28" w:rsidRDefault="00EA5F91" w:rsidP="006A5C28">
      <w:pPr>
        <w:pStyle w:val="Z2TIRLITwPKTzmlitwpktpodwjnymtiret"/>
      </w:pPr>
      <w:r>
        <w:t>„b)</w:t>
      </w:r>
      <w:r>
        <w:tab/>
      </w:r>
      <w:r w:rsidR="006A5C28" w:rsidRPr="006A5C28">
        <w:t>datę lub rok urodzenia,”,</w:t>
      </w:r>
    </w:p>
    <w:p w14:paraId="28051C8A" w14:textId="77777777" w:rsidR="006A5C28" w:rsidRPr="006A5C28" w:rsidRDefault="006A5C28" w:rsidP="006A5C28">
      <w:pPr>
        <w:pStyle w:val="2TIRpodwjnytiret"/>
      </w:pPr>
      <w:r w:rsidRPr="006A5C28">
        <w:t>– –</w:t>
      </w:r>
      <w:r w:rsidR="004C4DA3" w:rsidRPr="006A5C28">
        <w:t xml:space="preserve"> w</w:t>
      </w:r>
      <w:r w:rsidR="004C4DA3">
        <w:t> lit. </w:t>
      </w:r>
      <w:r w:rsidRPr="006A5C28">
        <w:t>f średnik zastępuje się przecinkiem</w:t>
      </w:r>
      <w:r w:rsidR="004C4DA3" w:rsidRPr="006A5C28">
        <w:t xml:space="preserve"> i</w:t>
      </w:r>
      <w:r w:rsidR="004C4DA3">
        <w:t> </w:t>
      </w:r>
      <w:r w:rsidRPr="006A5C28">
        <w:t>dodaje się</w:t>
      </w:r>
      <w:r w:rsidR="004C4DA3">
        <w:t xml:space="preserve"> lit. </w:t>
      </w:r>
      <w:r w:rsidRPr="006A5C28">
        <w:t>g oraz h</w:t>
      </w:r>
      <w:r w:rsidR="004C4DA3" w:rsidRPr="006A5C28">
        <w:t xml:space="preserve"> w</w:t>
      </w:r>
      <w:r w:rsidR="004C4DA3">
        <w:t> </w:t>
      </w:r>
      <w:r w:rsidRPr="006A5C28">
        <w:t>brzmieniu:</w:t>
      </w:r>
    </w:p>
    <w:p w14:paraId="67249A0B" w14:textId="77777777" w:rsidR="006A5C28" w:rsidRPr="006A5C28" w:rsidRDefault="00EA5F91" w:rsidP="006A5C28">
      <w:pPr>
        <w:pStyle w:val="Z2TIRLITwPKTzmlitwpktpodwjnymtiret"/>
      </w:pPr>
      <w:r>
        <w:t>„g)</w:t>
      </w:r>
      <w:r>
        <w:tab/>
      </w:r>
      <w:r w:rsidR="006A5C28" w:rsidRPr="006A5C28">
        <w:t>wizerunek twarzy lub wizerunek osoby,</w:t>
      </w:r>
    </w:p>
    <w:p w14:paraId="023695E1" w14:textId="77777777" w:rsidR="006A5C28" w:rsidRPr="006A5C28" w:rsidRDefault="00EA5F91" w:rsidP="006A5C28">
      <w:pPr>
        <w:pStyle w:val="Z2TIRLITwPKTzmlitwpktpodwjnymtiret"/>
      </w:pPr>
      <w:r>
        <w:t>h)</w:t>
      </w:r>
      <w:r>
        <w:tab/>
      </w:r>
      <w:r w:rsidR="006A5C28" w:rsidRPr="006A5C28">
        <w:t>obywatelstwo;”;</w:t>
      </w:r>
    </w:p>
    <w:p w14:paraId="03209236" w14:textId="77777777" w:rsidR="006A5C28" w:rsidRPr="006A5C28" w:rsidRDefault="006A5C28" w:rsidP="006A5C28">
      <w:pPr>
        <w:pStyle w:val="PKTpunkt"/>
      </w:pPr>
      <w:r w:rsidRPr="006A5C28">
        <w:t>3)</w:t>
      </w:r>
      <w:r w:rsidR="00EA2D16">
        <w:tab/>
      </w:r>
      <w:r w:rsidR="004C4DA3" w:rsidRPr="006A5C28">
        <w:t>w</w:t>
      </w:r>
      <w:r w:rsidR="004C4DA3">
        <w:t> art. </w:t>
      </w:r>
      <w:r w:rsidRPr="006A5C28">
        <w:t>21k:</w:t>
      </w:r>
    </w:p>
    <w:p w14:paraId="1395E150" w14:textId="77777777" w:rsidR="006A5C28" w:rsidRPr="006A5C28" w:rsidRDefault="00EA5F91" w:rsidP="006A5C28">
      <w:pPr>
        <w:pStyle w:val="LITlitera"/>
      </w:pPr>
      <w:r>
        <w:t>a)</w:t>
      </w:r>
      <w:r>
        <w:tab/>
      </w:r>
      <w:r w:rsidR="006A5C28" w:rsidRPr="006A5C28">
        <w:t xml:space="preserve">ust. </w:t>
      </w:r>
      <w:r w:rsidR="004C4DA3" w:rsidRPr="006A5C28">
        <w:t>2</w:t>
      </w:r>
      <w:r w:rsidR="004C4DA3">
        <w:t> </w:t>
      </w:r>
      <w:r w:rsidR="006A5C28" w:rsidRPr="006A5C28">
        <w:t>otrzymuje brzmienie:</w:t>
      </w:r>
    </w:p>
    <w:p w14:paraId="77F16D4E" w14:textId="77777777" w:rsidR="006A5C28" w:rsidRPr="006A5C28" w:rsidRDefault="006A5C28" w:rsidP="006A5C28">
      <w:pPr>
        <w:pStyle w:val="ZLITUSTzmustliter"/>
      </w:pPr>
      <w:r w:rsidRPr="006A5C28">
        <w:t>„2. Informacje,</w:t>
      </w:r>
      <w:r w:rsidR="004C4DA3" w:rsidRPr="006A5C28">
        <w:t xml:space="preserve"> w</w:t>
      </w:r>
      <w:r w:rsidR="004C4DA3">
        <w:t> </w:t>
      </w:r>
      <w:r w:rsidRPr="006A5C28">
        <w:t>tym dane osobowe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21h</w:t>
      </w:r>
      <w:r w:rsidR="004C4DA3">
        <w:t xml:space="preserve"> ust. </w:t>
      </w:r>
      <w:r w:rsidR="004C4DA3" w:rsidRPr="006A5C28">
        <w:t>2</w:t>
      </w:r>
      <w:r w:rsidR="004C4DA3">
        <w:t xml:space="preserve"> pkt </w:t>
      </w:r>
      <w:r w:rsidR="004C4DA3" w:rsidRPr="006A5C28">
        <w:t>1</w:t>
      </w:r>
      <w:r w:rsidR="004C4DA3">
        <w:t xml:space="preserve"> lit. </w:t>
      </w:r>
      <w:r w:rsidRPr="006A5C28">
        <w:t>a–g, są przechowywane</w:t>
      </w:r>
      <w:r w:rsidR="004C4DA3" w:rsidRPr="006A5C28">
        <w:t xml:space="preserve"> w</w:t>
      </w:r>
      <w:r w:rsidR="004C4DA3">
        <w:t> </w:t>
      </w:r>
      <w:r w:rsidRPr="006A5C28">
        <w:t>zbiorach danych biometrycznych</w:t>
      </w:r>
      <w:r w:rsidR="004C4DA3" w:rsidRPr="006A5C28">
        <w:t xml:space="preserve"> i</w:t>
      </w:r>
      <w:r w:rsidR="004C4DA3">
        <w:t> </w:t>
      </w:r>
      <w:r w:rsidRPr="006A5C28">
        <w:t>wykorzystywane w celu prowadzenia czynności wykrywczych,</w:t>
      </w:r>
      <w:r w:rsidR="004C4DA3" w:rsidRPr="006A5C28">
        <w:t xml:space="preserve"> z</w:t>
      </w:r>
      <w:r w:rsidR="004C4DA3">
        <w:t> </w:t>
      </w:r>
      <w:r w:rsidRPr="006A5C28">
        <w:t>zastrzeżeniem</w:t>
      </w:r>
      <w:r w:rsidR="004C4DA3">
        <w:t xml:space="preserve"> ust. </w:t>
      </w:r>
      <w:r w:rsidRPr="006A5C28">
        <w:t>4.”,</w:t>
      </w:r>
    </w:p>
    <w:p w14:paraId="03FB4B36" w14:textId="77777777" w:rsidR="006A5C28" w:rsidRPr="006A5C28" w:rsidRDefault="00EA5F91" w:rsidP="006A5C28">
      <w:pPr>
        <w:pStyle w:val="LITlitera"/>
      </w:pPr>
      <w:r>
        <w:t>b)</w:t>
      </w:r>
      <w:r>
        <w:tab/>
      </w:r>
      <w:r w:rsidR="006A5C28" w:rsidRPr="006A5C28">
        <w:t>dodaje się</w:t>
      </w:r>
      <w:r w:rsidR="004C4DA3">
        <w:t xml:space="preserve"> ust. </w:t>
      </w:r>
      <w:r w:rsidR="004C4DA3" w:rsidRPr="006A5C28">
        <w:t>4</w:t>
      </w:r>
      <w:r w:rsidR="004C4DA3">
        <w:t xml:space="preserve"> w </w:t>
      </w:r>
      <w:r w:rsidR="006A5C28" w:rsidRPr="006A5C28">
        <w:t>brzmieniu:</w:t>
      </w:r>
    </w:p>
    <w:p w14:paraId="5A80FA0F" w14:textId="77777777" w:rsidR="006A5C28" w:rsidRPr="006A5C28" w:rsidRDefault="006A5C28" w:rsidP="006A5C28">
      <w:pPr>
        <w:pStyle w:val="ZLITUSTzmustliter"/>
      </w:pPr>
      <w:r w:rsidRPr="006A5C28">
        <w:t>„4. Informacje,</w:t>
      </w:r>
      <w:r w:rsidR="004C4DA3" w:rsidRPr="006A5C28">
        <w:t xml:space="preserve"> w</w:t>
      </w:r>
      <w:r w:rsidR="004C4DA3">
        <w:t> </w:t>
      </w:r>
      <w:r w:rsidRPr="006A5C28">
        <w:t>tym dane osobowe,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21h</w:t>
      </w:r>
      <w:r w:rsidR="004C4DA3">
        <w:t xml:space="preserve"> ust. </w:t>
      </w:r>
      <w:r w:rsidR="004C4DA3" w:rsidRPr="006A5C28">
        <w:t>2</w:t>
      </w:r>
      <w:r w:rsidR="004C4DA3">
        <w:t xml:space="preserve"> pkt </w:t>
      </w:r>
      <w:r w:rsidR="004C4DA3" w:rsidRPr="006A5C28">
        <w:t>1</w:t>
      </w:r>
      <w:r w:rsidR="004C4DA3">
        <w:t xml:space="preserve"> lit. </w:t>
      </w:r>
      <w:r w:rsidRPr="006A5C28">
        <w:t>g mogą być wykorzystywane</w:t>
      </w:r>
      <w:r w:rsidR="004C4DA3" w:rsidRPr="006A5C28">
        <w:t xml:space="preserve"> w</w:t>
      </w:r>
      <w:r w:rsidR="004C4DA3">
        <w:t> </w:t>
      </w:r>
      <w:r w:rsidRPr="006A5C28">
        <w:t>celu prowadzenia czynności wykrywczych wyłącznie</w:t>
      </w:r>
      <w:r w:rsidR="004C4DA3" w:rsidRPr="006A5C28">
        <w:t xml:space="preserve"> w</w:t>
      </w:r>
      <w:r w:rsidR="004C4DA3">
        <w:t> </w:t>
      </w:r>
      <w:r w:rsidRPr="006A5C28">
        <w:t>odniesieniu do przestępstw</w:t>
      </w:r>
      <w:r w:rsidR="004C4DA3" w:rsidRPr="006A5C28">
        <w:t xml:space="preserve"> o</w:t>
      </w:r>
      <w:r w:rsidR="004C4DA3">
        <w:t> </w:t>
      </w:r>
      <w:r w:rsidRPr="006A5C28">
        <w:t>charakterze terrorystycznym lub przestępstw,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art. </w:t>
      </w:r>
      <w:r w:rsidRPr="006A5C28">
        <w:t>607w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czerwca 199</w:t>
      </w:r>
      <w:r w:rsidR="004C4DA3" w:rsidRPr="006A5C28">
        <w:t>7</w:t>
      </w:r>
      <w:r w:rsidR="004C4DA3">
        <w:t> </w:t>
      </w:r>
      <w:r w:rsidRPr="006A5C28">
        <w:t xml:space="preserve">r. – Kodeks postępowania karnego.”; </w:t>
      </w:r>
    </w:p>
    <w:p w14:paraId="2105E812" w14:textId="77777777" w:rsidR="006A5C28" w:rsidRPr="006A5C28" w:rsidRDefault="00EA5F91" w:rsidP="006A5C28">
      <w:pPr>
        <w:pStyle w:val="PKTpunkt"/>
      </w:pPr>
      <w:r>
        <w:t>4)</w:t>
      </w:r>
      <w:r>
        <w:tab/>
      </w:r>
      <w:r w:rsidR="006A5C28" w:rsidRPr="006A5C28">
        <w:t>w</w:t>
      </w:r>
      <w:r w:rsidR="004C4DA3">
        <w:t xml:space="preserve"> art. </w:t>
      </w:r>
      <w:r w:rsidR="006A5C28" w:rsidRPr="006A5C28">
        <w:t>21l</w:t>
      </w:r>
      <w:r w:rsidR="004C4DA3" w:rsidRPr="006A5C28">
        <w:t xml:space="preserve"> w</w:t>
      </w:r>
      <w:r w:rsidR="004C4DA3">
        <w:t> ust. </w:t>
      </w:r>
      <w:r w:rsidR="004C4DA3" w:rsidRPr="006A5C28">
        <w:t>3</w:t>
      </w:r>
      <w:r w:rsidR="004C4DA3">
        <w:t xml:space="preserve"> w pkt </w:t>
      </w:r>
      <w:r w:rsidR="004C4DA3" w:rsidRPr="006A5C28">
        <w:t>3</w:t>
      </w:r>
      <w:r w:rsidR="004C4DA3">
        <w:t> </w:t>
      </w:r>
      <w:r w:rsidR="006A5C28" w:rsidRPr="006A5C28">
        <w:t>kropkę zastępuje się średnikiem</w:t>
      </w:r>
      <w:r w:rsidR="004C4DA3" w:rsidRPr="006A5C28">
        <w:t xml:space="preserve"> i</w:t>
      </w:r>
      <w:r w:rsidR="004C4DA3">
        <w:t> </w:t>
      </w:r>
      <w:r w:rsidR="006A5C28" w:rsidRPr="006A5C28">
        <w:t>dodaje się</w:t>
      </w:r>
      <w:r w:rsidR="004C4DA3">
        <w:t xml:space="preserve"> pkt </w:t>
      </w:r>
      <w:r w:rsidR="004C4DA3" w:rsidRPr="006A5C28">
        <w:t>4</w:t>
      </w:r>
      <w:r w:rsidR="004C4DA3">
        <w:t xml:space="preserve"> w </w:t>
      </w:r>
      <w:r w:rsidR="006A5C28" w:rsidRPr="006A5C28">
        <w:t>brzmieniu:</w:t>
      </w:r>
    </w:p>
    <w:p w14:paraId="7AA4AD1D" w14:textId="77777777" w:rsidR="006A5C28" w:rsidRPr="006A5C28" w:rsidRDefault="00EA5F91" w:rsidP="006A5C28">
      <w:pPr>
        <w:pStyle w:val="ZPKTzmpktartykuempunktem"/>
      </w:pPr>
      <w:r>
        <w:t>„4)</w:t>
      </w:r>
      <w:r>
        <w:tab/>
      </w:r>
      <w:r w:rsidR="006A5C28" w:rsidRPr="006A5C28">
        <w:t>uzyskała obywatelstwo jednego</w:t>
      </w:r>
      <w:r w:rsidR="004C4DA3" w:rsidRPr="006A5C28">
        <w:t xml:space="preserve"> z</w:t>
      </w:r>
      <w:r w:rsidR="004C4DA3">
        <w:t> </w:t>
      </w:r>
      <w:r w:rsidR="006A5C28" w:rsidRPr="006A5C28">
        <w:t>państw członkowskich Unii Europejskiej.”;</w:t>
      </w:r>
    </w:p>
    <w:p w14:paraId="1A9222AE" w14:textId="77777777" w:rsidR="006A5C28" w:rsidRPr="006A5C28" w:rsidRDefault="00EA5F91" w:rsidP="006A5C28">
      <w:pPr>
        <w:pStyle w:val="PKTpunkt"/>
      </w:pPr>
      <w:r>
        <w:t>5)</w:t>
      </w:r>
      <w:r>
        <w:tab/>
      </w:r>
      <w:r w:rsidR="006A5C28" w:rsidRPr="006A5C28">
        <w:t>w</w:t>
      </w:r>
      <w:r w:rsidR="004C4DA3">
        <w:t xml:space="preserve"> art. </w:t>
      </w:r>
      <w:r w:rsidR="006A5C28" w:rsidRPr="006A5C28">
        <w:t>145j:</w:t>
      </w:r>
    </w:p>
    <w:p w14:paraId="73492B79" w14:textId="77777777" w:rsidR="006A5C28" w:rsidRPr="006A5C28" w:rsidRDefault="00EA5F91" w:rsidP="006A5C28">
      <w:pPr>
        <w:pStyle w:val="LITlitera"/>
      </w:pPr>
      <w:r>
        <w:t>a)</w:t>
      </w:r>
      <w:r>
        <w:tab/>
      </w:r>
      <w:r w:rsidR="006A5C28" w:rsidRPr="006A5C28">
        <w:t>w</w:t>
      </w:r>
      <w:r w:rsidR="004C4DA3">
        <w:t xml:space="preserve"> ust. </w:t>
      </w:r>
      <w:r w:rsidR="004C4DA3" w:rsidRPr="006A5C28">
        <w:t>1</w:t>
      </w:r>
      <w:r w:rsidR="004C4DA3">
        <w:t> </w:t>
      </w:r>
      <w:r w:rsidR="006A5C28" w:rsidRPr="006A5C28">
        <w:t>uchyla się</w:t>
      </w:r>
      <w:r w:rsidR="004C4DA3">
        <w:t xml:space="preserve"> pkt </w:t>
      </w:r>
      <w:r w:rsidR="006A5C28" w:rsidRPr="006A5C28">
        <w:t>7;</w:t>
      </w:r>
    </w:p>
    <w:p w14:paraId="5915BEFC" w14:textId="77777777" w:rsidR="006A5C28" w:rsidRPr="006A5C28" w:rsidRDefault="004252CA" w:rsidP="006A5C28">
      <w:pPr>
        <w:pStyle w:val="LITlitera"/>
      </w:pPr>
      <w:r>
        <w:t>b)</w:t>
      </w:r>
      <w:r>
        <w:tab/>
      </w:r>
      <w:r w:rsidR="006A5C28" w:rsidRPr="006A5C28">
        <w:t>uchyla się</w:t>
      </w:r>
      <w:r w:rsidR="004C4DA3">
        <w:t xml:space="preserve"> ust. </w:t>
      </w:r>
      <w:r w:rsidR="006A5C28" w:rsidRPr="006A5C28">
        <w:t>5b;</w:t>
      </w:r>
    </w:p>
    <w:p w14:paraId="324CB778" w14:textId="77777777" w:rsidR="006A5C28" w:rsidRPr="006A5C28" w:rsidRDefault="004252CA" w:rsidP="006A5C28">
      <w:pPr>
        <w:pStyle w:val="LITlitera"/>
      </w:pPr>
      <w:r>
        <w:t>c)</w:t>
      </w:r>
      <w:r>
        <w:tab/>
      </w:r>
      <w:r w:rsidR="006A5C28" w:rsidRPr="006A5C28">
        <w:t xml:space="preserve">ust. </w:t>
      </w:r>
      <w:r w:rsidR="004C4DA3" w:rsidRPr="006A5C28">
        <w:t>6</w:t>
      </w:r>
      <w:r w:rsidR="004C4DA3">
        <w:t> </w:t>
      </w:r>
      <w:r w:rsidR="006A5C28" w:rsidRPr="006A5C28">
        <w:t>otrzymuje brzmienie:</w:t>
      </w:r>
    </w:p>
    <w:p w14:paraId="44273BFA" w14:textId="77777777" w:rsidR="006A5C28" w:rsidRPr="006A5C28" w:rsidRDefault="006A5C28" w:rsidP="006A5C28">
      <w:pPr>
        <w:pStyle w:val="ZLITUSTzmustliter"/>
      </w:pPr>
      <w:r w:rsidRPr="006A5C28">
        <w:t>„6. Zadania,</w:t>
      </w:r>
      <w:r w:rsidR="004C4DA3" w:rsidRPr="006A5C28">
        <w:t xml:space="preserve"> o</w:t>
      </w:r>
      <w:r w:rsidR="004C4DA3">
        <w:t> </w:t>
      </w:r>
      <w:r w:rsidRPr="006A5C28">
        <w:t>których mowa</w:t>
      </w:r>
      <w:r w:rsidR="004C4DA3" w:rsidRPr="006A5C28">
        <w:t xml:space="preserve"> w</w:t>
      </w:r>
      <w:r w:rsidR="004C4DA3">
        <w:t> ust. </w:t>
      </w:r>
      <w:r w:rsidR="004C4DA3" w:rsidRPr="006A5C28">
        <w:t>2</w:t>
      </w:r>
      <w:r w:rsidR="004C4DA3">
        <w:t xml:space="preserve"> i </w:t>
      </w:r>
      <w:r w:rsidRPr="006A5C28">
        <w:t>3, Komendant Główny Policji wykonuje przy pomocy CLKP.”.</w:t>
      </w:r>
    </w:p>
    <w:p w14:paraId="3034C74E" w14:textId="102F5E9A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36.</w:t>
      </w:r>
      <w:r w:rsidR="004C4DA3" w:rsidRPr="006A5C28">
        <w:t xml:space="preserve"> W</w:t>
      </w:r>
      <w:r w:rsidR="004C4DA3">
        <w:t> </w:t>
      </w:r>
      <w:bookmarkStart w:id="69" w:name="_Hlk195802029"/>
      <w:r w:rsidRPr="006A5C28">
        <w:t>ustawie</w:t>
      </w:r>
      <w:r w:rsidR="004C4DA3" w:rsidRPr="006A5C28">
        <w:t xml:space="preserve"> z</w:t>
      </w:r>
      <w:r w:rsidR="004C4DA3">
        <w:t> </w:t>
      </w:r>
      <w:bookmarkStart w:id="70" w:name="_Hlk189664071"/>
      <w:r w:rsidRPr="006A5C28">
        <w:t>dnia 1</w:t>
      </w:r>
      <w:r w:rsidR="004C4DA3" w:rsidRPr="006A5C28">
        <w:t>6</w:t>
      </w:r>
      <w:r w:rsidR="004C4DA3">
        <w:t> </w:t>
      </w:r>
      <w:r w:rsidRPr="006A5C28">
        <w:t>września 201</w:t>
      </w:r>
      <w:r w:rsidR="004C4DA3" w:rsidRPr="006A5C28">
        <w:t>1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wymianie informacji</w:t>
      </w:r>
      <w:r w:rsidR="004C4DA3" w:rsidRPr="006A5C28">
        <w:t xml:space="preserve"> z</w:t>
      </w:r>
      <w:r w:rsidR="004C4DA3">
        <w:t> </w:t>
      </w:r>
      <w:r w:rsidRPr="006A5C28">
        <w:t>organami ścigania państw członkowskich Unii Europejskiej, państw trzecich, agencjami Unii Europejskiej oraz organizacjami międzynarodowymi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243F2">
        <w:t>6</w:t>
      </w:r>
      <w:r w:rsidR="004C4DA3">
        <w:t> </w:t>
      </w:r>
      <w:r w:rsidRPr="006A5C28">
        <w:t>r.</w:t>
      </w:r>
      <w:r w:rsidR="004C4DA3">
        <w:t xml:space="preserve"> poz. </w:t>
      </w:r>
      <w:r w:rsidR="004243F2">
        <w:t>230</w:t>
      </w:r>
      <w:r w:rsidRPr="006A5C28">
        <w:t>)</w:t>
      </w:r>
      <w:bookmarkEnd w:id="70"/>
      <w:r w:rsidRPr="006A5C28">
        <w:t xml:space="preserve"> </w:t>
      </w:r>
      <w:bookmarkEnd w:id="69"/>
      <w:r w:rsidRPr="006A5C28">
        <w:t>wprowadza się następujące zmiany:</w:t>
      </w:r>
    </w:p>
    <w:p w14:paraId="73CEBADF" w14:textId="77777777" w:rsidR="006A5C28" w:rsidRPr="006A5C28" w:rsidRDefault="004252CA" w:rsidP="006A5C28">
      <w:pPr>
        <w:pStyle w:val="PKTpunkt"/>
      </w:pPr>
      <w:r>
        <w:t>1)</w:t>
      </w:r>
      <w:r>
        <w:tab/>
      </w:r>
      <w:r w:rsidR="006A5C28" w:rsidRPr="006A5C28">
        <w:t>w</w:t>
      </w:r>
      <w:r w:rsidR="004C4DA3">
        <w:t xml:space="preserve"> art. </w:t>
      </w:r>
      <w:r w:rsidR="004C4DA3" w:rsidRPr="006A5C28">
        <w:t>1</w:t>
      </w:r>
      <w:r w:rsidR="004C4DA3">
        <w:t xml:space="preserve"> w ust. </w:t>
      </w:r>
      <w:r w:rsidR="004C4DA3" w:rsidRPr="006A5C28">
        <w:t>3</w:t>
      </w:r>
      <w:r w:rsidR="004C4DA3">
        <w:t xml:space="preserve"> pkt </w:t>
      </w:r>
      <w:r w:rsidR="004C4DA3" w:rsidRPr="006A5C28">
        <w:t>2</w:t>
      </w:r>
      <w:r w:rsidR="004C4DA3">
        <w:t> </w:t>
      </w:r>
      <w:r w:rsidR="006A5C28" w:rsidRPr="006A5C28">
        <w:t>otrzymuje brzmienie:</w:t>
      </w:r>
    </w:p>
    <w:p w14:paraId="5CE3FE69" w14:textId="77777777" w:rsidR="006A5C28" w:rsidRPr="006A5C28" w:rsidRDefault="004252CA" w:rsidP="006A5C28">
      <w:pPr>
        <w:pStyle w:val="ZPKTzmpktartykuempunktem"/>
      </w:pPr>
      <w:r>
        <w:t>„2)</w:t>
      </w:r>
      <w:r>
        <w:tab/>
      </w:r>
      <w:r w:rsidR="006A5C28" w:rsidRPr="006A5C28">
        <w:t>w sposób całkowicie lub częściowo zautomatyzowany, zgromadzonych</w:t>
      </w:r>
      <w:r w:rsidR="004C4DA3" w:rsidRPr="006A5C28">
        <w:t xml:space="preserve"> w</w:t>
      </w:r>
      <w:r w:rsidR="004C4DA3">
        <w:t> </w:t>
      </w:r>
      <w:r w:rsidR="006A5C28" w:rsidRPr="006A5C28">
        <w:t>zbiorach danych referencyjnych,</w:t>
      </w:r>
      <w:r w:rsidR="004C4DA3" w:rsidRPr="006A5C28">
        <w:t xml:space="preserve"> w</w:t>
      </w:r>
      <w:r w:rsidR="004C4DA3">
        <w:t> </w:t>
      </w:r>
      <w:r w:rsidR="006A5C28" w:rsidRPr="006A5C28">
        <w:t>szczególności obejmujących dane</w:t>
      </w:r>
      <w:r w:rsidR="004C4DA3" w:rsidRPr="006A5C28">
        <w:t xml:space="preserve"> o</w:t>
      </w:r>
      <w:r w:rsidR="004C4DA3">
        <w:t> </w:t>
      </w:r>
      <w:r w:rsidR="006A5C28" w:rsidRPr="006A5C28">
        <w:t xml:space="preserve">wynikach analizy </w:t>
      </w:r>
      <w:r w:rsidR="006A5C28" w:rsidRPr="006A5C28">
        <w:lastRenderedPageBreak/>
        <w:t>kwasu deoksyrybonukleinowego (DNA), oraz</w:t>
      </w:r>
      <w:r w:rsidR="004C4DA3" w:rsidRPr="006A5C28">
        <w:t xml:space="preserve"> w</w:t>
      </w:r>
      <w:r w:rsidR="004C4DA3">
        <w:t> </w:t>
      </w:r>
      <w:r w:rsidR="006A5C28" w:rsidRPr="006A5C28">
        <w:t>zbiorach danych biometrycznych;”;</w:t>
      </w:r>
    </w:p>
    <w:p w14:paraId="31A3F6A9" w14:textId="77777777" w:rsidR="006A5C28" w:rsidRPr="006A5C28" w:rsidRDefault="004252CA" w:rsidP="006A5C28">
      <w:pPr>
        <w:pStyle w:val="PKTpunkt"/>
      </w:pPr>
      <w:r>
        <w:t>2)</w:t>
      </w:r>
      <w:r>
        <w:tab/>
      </w:r>
      <w:r w:rsidR="006A5C28" w:rsidRPr="006A5C28">
        <w:t>w</w:t>
      </w:r>
      <w:r w:rsidR="004C4DA3">
        <w:t xml:space="preserve"> art. </w:t>
      </w:r>
      <w:r w:rsidR="004C4DA3" w:rsidRPr="006A5C28">
        <w:t>6</w:t>
      </w:r>
      <w:r w:rsidR="004C4DA3">
        <w:t xml:space="preserve"> ust. </w:t>
      </w:r>
      <w:r w:rsidR="004C4DA3" w:rsidRPr="006A5C28">
        <w:t>2</w:t>
      </w:r>
      <w:r w:rsidR="004C4DA3">
        <w:t> </w:t>
      </w:r>
      <w:r w:rsidR="006A5C28" w:rsidRPr="006A5C28">
        <w:t>otrzymuje brzmienie:</w:t>
      </w:r>
    </w:p>
    <w:p w14:paraId="7A3A762D" w14:textId="0B66559F" w:rsidR="006A5C28" w:rsidRPr="006A5C28" w:rsidRDefault="006A5C28" w:rsidP="006A5C28">
      <w:pPr>
        <w:pStyle w:val="ZUSTzmustartykuempunktem"/>
      </w:pPr>
      <w:r w:rsidRPr="006A5C28">
        <w:t>„2. Punkt kontaktowy posiada pośredni dostęp do zbiorów danych zawierających informacje</w:t>
      </w:r>
      <w:r w:rsidR="004C4DA3" w:rsidRPr="006A5C28">
        <w:t xml:space="preserve"> o</w:t>
      </w:r>
      <w:r w:rsidR="004C4DA3">
        <w:t> </w:t>
      </w:r>
      <w:r w:rsidRPr="006A5C28">
        <w:t>wynikach analizy kwasu deoksyrybonukleinowego (DNA) oraz zbiorów danych biometrycznych prowadzonych na podstawie przepisów ustawy</w:t>
      </w:r>
      <w:r w:rsidR="004C4DA3" w:rsidRPr="006A5C28">
        <w:t xml:space="preserve"> z</w:t>
      </w:r>
      <w:r w:rsidR="004C4DA3">
        <w:t> </w:t>
      </w:r>
      <w:r w:rsidRPr="006A5C28">
        <w:t xml:space="preserve">dnia </w:t>
      </w:r>
      <w:r w:rsidR="004C4DA3" w:rsidRPr="006A5C28">
        <w:t>6</w:t>
      </w:r>
      <w:r w:rsidR="004C4DA3">
        <w:t> </w:t>
      </w:r>
      <w:r w:rsidRPr="006A5C28">
        <w:t>kwietnia 199</w:t>
      </w:r>
      <w:r w:rsidR="004C4DA3" w:rsidRPr="006A5C28">
        <w:t>0</w:t>
      </w:r>
      <w:r w:rsidR="004C4DA3">
        <w:t> </w:t>
      </w:r>
      <w:r w:rsidRPr="006A5C28">
        <w:t>r.</w:t>
      </w:r>
      <w:r w:rsidR="004C4DA3" w:rsidRPr="006A5C28">
        <w:t xml:space="preserve"> o</w:t>
      </w:r>
      <w:r w:rsidR="004C4DA3">
        <w:t> </w:t>
      </w:r>
      <w:r w:rsidRPr="006A5C28">
        <w:t>Policji (</w:t>
      </w:r>
      <w:r w:rsidR="004C4DA3">
        <w:t>Dz. U.</w:t>
      </w:r>
      <w:r w:rsidR="004C4DA3" w:rsidRPr="006A5C28">
        <w:t xml:space="preserve"> z</w:t>
      </w:r>
      <w:r w:rsidR="004C4DA3">
        <w:t> </w:t>
      </w:r>
      <w:r w:rsidRPr="006A5C28">
        <w:t>202</w:t>
      </w:r>
      <w:r w:rsidR="004C4DA3" w:rsidRPr="006A5C28">
        <w:t>5</w:t>
      </w:r>
      <w:r w:rsidR="004C4DA3">
        <w:t> </w:t>
      </w:r>
      <w:r w:rsidRPr="006A5C28">
        <w:t>r.</w:t>
      </w:r>
      <w:r w:rsidR="004C4DA3">
        <w:t xml:space="preserve"> poz. </w:t>
      </w:r>
      <w:r w:rsidRPr="006A5C28">
        <w:t>636, 71</w:t>
      </w:r>
      <w:r w:rsidR="004C4DA3" w:rsidRPr="006A5C28">
        <w:t>8</w:t>
      </w:r>
      <w:r w:rsidR="004C4DA3">
        <w:t xml:space="preserve"> i </w:t>
      </w:r>
      <w:r w:rsidRPr="006A5C28">
        <w:t>1366</w:t>
      </w:r>
      <w:r w:rsidR="00A57534">
        <w:t xml:space="preserve"> oraz z 2026 r. poz. 187</w:t>
      </w:r>
      <w:r w:rsidRPr="006A5C28">
        <w:t>).”.</w:t>
      </w:r>
    </w:p>
    <w:p w14:paraId="2FD492D0" w14:textId="77777777" w:rsidR="006A5C28" w:rsidRPr="004252CA" w:rsidRDefault="006A5C28" w:rsidP="004252CA">
      <w:pPr>
        <w:pStyle w:val="ARTartustawynprozporzdzenia"/>
        <w:rPr>
          <w:rStyle w:val="Ppogrubienie"/>
          <w:b w:val="0"/>
        </w:rPr>
      </w:pPr>
      <w:r w:rsidRPr="006A5C28">
        <w:rPr>
          <w:rStyle w:val="Ppogrubienie"/>
        </w:rPr>
        <w:t xml:space="preserve">Art. 37. </w:t>
      </w:r>
      <w:bookmarkStart w:id="71" w:name="_Hlk198555316"/>
      <w:r w:rsidRPr="004252CA">
        <w:rPr>
          <w:rStyle w:val="Ppogrubienie"/>
          <w:b w:val="0"/>
        </w:rPr>
        <w:t>Do dnia wprowadzenia do systemu Eurodac technologii rozpoznawania twarzy zgodnie</w:t>
      </w:r>
      <w:r w:rsidR="004C4DA3" w:rsidRPr="004252CA">
        <w:rPr>
          <w:rStyle w:val="Ppogrubienie"/>
          <w:b w:val="0"/>
        </w:rPr>
        <w:t xml:space="preserve"> z</w:t>
      </w:r>
      <w:r w:rsidR="004C4DA3">
        <w:rPr>
          <w:rStyle w:val="Ppogrubienie"/>
          <w:b w:val="0"/>
        </w:rPr>
        <w:t> art. </w:t>
      </w:r>
      <w:r w:rsidRPr="004252CA">
        <w:rPr>
          <w:rStyle w:val="Ppogrubienie"/>
          <w:b w:val="0"/>
        </w:rPr>
        <w:t>6</w:t>
      </w:r>
      <w:r w:rsidR="004C4DA3" w:rsidRPr="004252CA">
        <w:rPr>
          <w:rStyle w:val="Ppogrubienie"/>
          <w:b w:val="0"/>
        </w:rPr>
        <w:t>3</w:t>
      </w:r>
      <w:r w:rsidR="004C4DA3">
        <w:rPr>
          <w:rStyle w:val="Ppogrubienie"/>
          <w:b w:val="0"/>
        </w:rPr>
        <w:t xml:space="preserve"> ust. </w:t>
      </w:r>
      <w:r w:rsidR="004C4DA3" w:rsidRPr="004252CA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rozporządzenia 2024/1358, porównania,</w:t>
      </w:r>
      <w:r w:rsidR="004C4DA3" w:rsidRPr="004252CA">
        <w:rPr>
          <w:rStyle w:val="Ppogrubienie"/>
          <w:b w:val="0"/>
        </w:rPr>
        <w:t xml:space="preserve"> o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których mowa</w:t>
      </w:r>
      <w:r w:rsidR="004C4DA3" w:rsidRPr="004252CA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art. </w:t>
      </w:r>
      <w:r w:rsidR="004C4DA3" w:rsidRPr="004252CA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 xml:space="preserve"> ust. </w:t>
      </w:r>
      <w:r w:rsidRPr="004252CA">
        <w:rPr>
          <w:rStyle w:val="Ppogrubienie"/>
          <w:b w:val="0"/>
        </w:rPr>
        <w:t>1,</w:t>
      </w:r>
      <w:r w:rsidR="004C4DA3">
        <w:rPr>
          <w:rStyle w:val="Ppogrubienie"/>
          <w:b w:val="0"/>
        </w:rPr>
        <w:t xml:space="preserve"> art. </w:t>
      </w:r>
      <w:r w:rsidRPr="004252CA">
        <w:rPr>
          <w:rStyle w:val="Ppogrubienie"/>
          <w:b w:val="0"/>
        </w:rPr>
        <w:t>1</w:t>
      </w:r>
      <w:r w:rsidR="004C4DA3" w:rsidRPr="004252CA">
        <w:rPr>
          <w:rStyle w:val="Ppogrubienie"/>
          <w:b w:val="0"/>
        </w:rPr>
        <w:t>0</w:t>
      </w:r>
      <w:r w:rsidR="004C4DA3">
        <w:rPr>
          <w:rStyle w:val="Ppogrubienie"/>
          <w:b w:val="0"/>
        </w:rPr>
        <w:t xml:space="preserve"> ust. </w:t>
      </w:r>
      <w:r w:rsidR="004C4DA3" w:rsidRPr="004252CA">
        <w:rPr>
          <w:rStyle w:val="Ppogrubienie"/>
          <w:b w:val="0"/>
        </w:rPr>
        <w:t>1</w:t>
      </w:r>
      <w:r w:rsidR="004C4DA3">
        <w:rPr>
          <w:rStyle w:val="Ppogrubienie"/>
          <w:b w:val="0"/>
        </w:rPr>
        <w:t xml:space="preserve"> i art. </w:t>
      </w:r>
      <w:r w:rsidRPr="004252CA">
        <w:rPr>
          <w:rStyle w:val="Ppogrubienie"/>
          <w:b w:val="0"/>
        </w:rPr>
        <w:t>2</w:t>
      </w:r>
      <w:r w:rsidR="004C4DA3" w:rsidRPr="004252CA">
        <w:rPr>
          <w:rStyle w:val="Ppogrubienie"/>
          <w:b w:val="0"/>
        </w:rPr>
        <w:t>6</w:t>
      </w:r>
      <w:r w:rsidR="004C4DA3">
        <w:rPr>
          <w:rStyle w:val="Ppogrubienie"/>
          <w:b w:val="0"/>
        </w:rPr>
        <w:t xml:space="preserve"> ust. </w:t>
      </w:r>
      <w:r w:rsidR="004C4DA3" w:rsidRPr="004252CA">
        <w:rPr>
          <w:rStyle w:val="Ppogrubienie"/>
          <w:b w:val="0"/>
        </w:rPr>
        <w:t>3</w:t>
      </w:r>
      <w:r w:rsidR="004C4DA3">
        <w:rPr>
          <w:rStyle w:val="Ppogrubienie"/>
          <w:b w:val="0"/>
        </w:rPr>
        <w:t xml:space="preserve"> pkt </w:t>
      </w:r>
      <w:r w:rsidRPr="004252CA">
        <w:rPr>
          <w:rStyle w:val="Ppogrubienie"/>
          <w:b w:val="0"/>
        </w:rPr>
        <w:t xml:space="preserve">1, </w:t>
      </w:r>
      <w:bookmarkStart w:id="72" w:name="_Hlk195802121"/>
      <w:r w:rsidRPr="004252CA">
        <w:rPr>
          <w:rStyle w:val="Ppogrubienie"/>
          <w:b w:val="0"/>
        </w:rPr>
        <w:t>wykonuje się</w:t>
      </w:r>
      <w:r w:rsidR="004C4DA3" w:rsidRPr="004252CA">
        <w:rPr>
          <w:rStyle w:val="Ppogrubienie"/>
          <w:b w:val="0"/>
        </w:rPr>
        <w:t xml:space="preserve"> z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wykorzystaniem danych daktyloskopijnych</w:t>
      </w:r>
      <w:bookmarkEnd w:id="71"/>
      <w:bookmarkEnd w:id="72"/>
      <w:r w:rsidRPr="004252CA">
        <w:rPr>
          <w:rStyle w:val="Ppogrubienie"/>
          <w:b w:val="0"/>
        </w:rPr>
        <w:t>.</w:t>
      </w:r>
    </w:p>
    <w:p w14:paraId="0910EFC9" w14:textId="77777777" w:rsidR="006A5C28" w:rsidRPr="004252CA" w:rsidRDefault="006A5C28" w:rsidP="004252CA">
      <w:pPr>
        <w:pStyle w:val="ARTartustawynprozporzdzenia"/>
        <w:rPr>
          <w:rStyle w:val="Ppogrubienie"/>
          <w:b w:val="0"/>
        </w:rPr>
      </w:pPr>
      <w:r w:rsidRPr="006A5C28">
        <w:rPr>
          <w:rStyle w:val="Ppogrubienie"/>
        </w:rPr>
        <w:t xml:space="preserve">Art. 38. </w:t>
      </w:r>
      <w:r w:rsidRPr="004252CA">
        <w:rPr>
          <w:rStyle w:val="Ppogrubienie"/>
          <w:b w:val="0"/>
        </w:rPr>
        <w:t>Dotychczasowe przepisy wykonawcze wydane na podstawie</w:t>
      </w:r>
      <w:r w:rsidR="004C4DA3">
        <w:rPr>
          <w:rStyle w:val="Ppogrubienie"/>
          <w:b w:val="0"/>
        </w:rPr>
        <w:t xml:space="preserve"> art. </w:t>
      </w:r>
      <w:r w:rsidRPr="004252CA">
        <w:rPr>
          <w:rStyle w:val="Ppogrubienie"/>
          <w:b w:val="0"/>
        </w:rPr>
        <w:t>2</w:t>
      </w:r>
      <w:r w:rsidR="004C4DA3" w:rsidRPr="004252CA">
        <w:rPr>
          <w:rStyle w:val="Ppogrubienie"/>
          <w:b w:val="0"/>
        </w:rPr>
        <w:t>0</w:t>
      </w:r>
      <w:r w:rsidR="004C4DA3">
        <w:rPr>
          <w:rStyle w:val="Ppogrubienie"/>
          <w:b w:val="0"/>
        </w:rPr>
        <w:t xml:space="preserve"> ust. </w:t>
      </w:r>
      <w:r w:rsidRPr="004252CA">
        <w:rPr>
          <w:rStyle w:val="Ppogrubienie"/>
          <w:b w:val="0"/>
        </w:rPr>
        <w:t>1o ustawy zmienianej</w:t>
      </w:r>
      <w:r w:rsidR="004C4DA3" w:rsidRPr="004252CA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art. </w:t>
      </w:r>
      <w:r w:rsidRPr="004252CA">
        <w:rPr>
          <w:rStyle w:val="Ppogrubienie"/>
          <w:b w:val="0"/>
        </w:rPr>
        <w:t>3</w:t>
      </w:r>
      <w:r w:rsidR="004C4DA3" w:rsidRPr="004252CA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zachowują moc do dnia wejścia</w:t>
      </w:r>
      <w:r w:rsidR="004C4DA3" w:rsidRPr="004252CA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życie przepisów wykonawczych wydanych na podstawie</w:t>
      </w:r>
      <w:r w:rsidR="004C4DA3">
        <w:rPr>
          <w:rStyle w:val="Ppogrubienie"/>
          <w:b w:val="0"/>
        </w:rPr>
        <w:t xml:space="preserve"> art. </w:t>
      </w:r>
      <w:r w:rsidRPr="004252CA">
        <w:rPr>
          <w:rStyle w:val="Ppogrubienie"/>
          <w:b w:val="0"/>
        </w:rPr>
        <w:t>2</w:t>
      </w:r>
      <w:r w:rsidR="004C4DA3" w:rsidRPr="004252CA">
        <w:rPr>
          <w:rStyle w:val="Ppogrubienie"/>
          <w:b w:val="0"/>
        </w:rPr>
        <w:t>0</w:t>
      </w:r>
      <w:r w:rsidR="004C4DA3">
        <w:rPr>
          <w:rStyle w:val="Ppogrubienie"/>
          <w:b w:val="0"/>
        </w:rPr>
        <w:t xml:space="preserve"> ust. </w:t>
      </w:r>
      <w:r w:rsidRPr="004252CA">
        <w:rPr>
          <w:rStyle w:val="Ppogrubienie"/>
          <w:b w:val="0"/>
        </w:rPr>
        <w:t>1o ustawy zmienianej</w:t>
      </w:r>
      <w:r w:rsidR="004C4DA3" w:rsidRPr="004252CA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art. </w:t>
      </w:r>
      <w:r w:rsidRPr="004252CA">
        <w:rPr>
          <w:rStyle w:val="Ppogrubienie"/>
          <w:b w:val="0"/>
        </w:rPr>
        <w:t>3</w:t>
      </w:r>
      <w:r w:rsidR="004C4DA3" w:rsidRPr="004252CA">
        <w:rPr>
          <w:rStyle w:val="Ppogrubienie"/>
          <w:b w:val="0"/>
        </w:rPr>
        <w:t>5</w:t>
      </w:r>
      <w:r w:rsidR="004C4DA3">
        <w:rPr>
          <w:rStyle w:val="Ppogrubienie"/>
          <w:b w:val="0"/>
        </w:rPr>
        <w:t xml:space="preserve"> w </w:t>
      </w:r>
      <w:r w:rsidRPr="004252CA">
        <w:rPr>
          <w:rStyle w:val="Ppogrubienie"/>
          <w:b w:val="0"/>
        </w:rPr>
        <w:t>brzmieniu nadanym niniejszą ustawą, jednak nie dłużej niż przez 1</w:t>
      </w:r>
      <w:r w:rsidR="004C4DA3" w:rsidRPr="004252CA">
        <w:rPr>
          <w:rStyle w:val="Ppogrubienie"/>
          <w:b w:val="0"/>
        </w:rPr>
        <w:t>2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miesięcy od dnia wejścia</w:t>
      </w:r>
      <w:r w:rsidR="004C4DA3" w:rsidRPr="004252CA">
        <w:rPr>
          <w:rStyle w:val="Ppogrubienie"/>
          <w:b w:val="0"/>
        </w:rPr>
        <w:t xml:space="preserve"> w</w:t>
      </w:r>
      <w:r w:rsidR="004C4DA3">
        <w:rPr>
          <w:rStyle w:val="Ppogrubienie"/>
          <w:b w:val="0"/>
        </w:rPr>
        <w:t> </w:t>
      </w:r>
      <w:r w:rsidRPr="004252CA">
        <w:rPr>
          <w:rStyle w:val="Ppogrubienie"/>
          <w:b w:val="0"/>
        </w:rPr>
        <w:t>życie niniejszej ustawy.</w:t>
      </w:r>
    </w:p>
    <w:p w14:paraId="69CBAAAA" w14:textId="7FD37DAD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39</w:t>
      </w:r>
      <w:r w:rsidRPr="006A5C28">
        <w:t>. 1.</w:t>
      </w:r>
      <w:r w:rsidR="004C4DA3" w:rsidRPr="006A5C28">
        <w:t xml:space="preserve"> W</w:t>
      </w:r>
      <w:r w:rsidR="004C4DA3">
        <w:t> </w:t>
      </w:r>
      <w:r w:rsidRPr="006A5C28">
        <w:t>latach 2026–203</w:t>
      </w:r>
      <w:r w:rsidR="004C4DA3" w:rsidRPr="006A5C28">
        <w:t>5</w:t>
      </w:r>
      <w:r w:rsidR="004C4DA3">
        <w:t> </w:t>
      </w:r>
      <w:r w:rsidRPr="006A5C28">
        <w:t>maksymalny limit wydatków ministra właściwego do spraw wewnętrznych będących skutkiem finansowym niniejszej ustawy wynosi 12</w:t>
      </w:r>
      <w:r w:rsidR="00B03C0E">
        <w:t>4</w:t>
      </w:r>
      <w:r w:rsidR="00253A85">
        <w:t xml:space="preserve"> </w:t>
      </w:r>
      <w:r w:rsidR="00B03C0E">
        <w:t>005</w:t>
      </w:r>
      <w:r w:rsidR="004C4DA3">
        <w:t> </w:t>
      </w:r>
      <w:r w:rsidRPr="006A5C28">
        <w:t>tys. zł,</w:t>
      </w:r>
      <w:r w:rsidR="004C4DA3" w:rsidRPr="006A5C28">
        <w:t xml:space="preserve"> z</w:t>
      </w:r>
      <w:r w:rsidR="004C4DA3">
        <w:t> </w:t>
      </w:r>
      <w:r w:rsidRPr="006A5C28">
        <w:t>tym że</w:t>
      </w:r>
      <w:r w:rsidR="004C4DA3" w:rsidRPr="006A5C28">
        <w:t xml:space="preserve"> w</w:t>
      </w:r>
      <w:r w:rsidR="004C4DA3">
        <w:t> </w:t>
      </w:r>
      <w:r w:rsidRPr="006A5C28">
        <w:t>poszczególnych latach limit wynosi w:</w:t>
      </w:r>
    </w:p>
    <w:p w14:paraId="455F21E3" w14:textId="67B5E395" w:rsidR="006A5C28" w:rsidRPr="006A5C28" w:rsidRDefault="006A5C28" w:rsidP="006A5C28">
      <w:pPr>
        <w:pStyle w:val="PKTpunkt"/>
      </w:pPr>
      <w:r w:rsidRPr="006A5C28">
        <w:t>1)</w:t>
      </w:r>
      <w:r w:rsidR="00FB3185">
        <w:tab/>
      </w:r>
      <w:r w:rsidRPr="006A5C28">
        <w:t>202</w:t>
      </w:r>
      <w:r w:rsidR="004C4DA3" w:rsidRPr="006A5C28">
        <w:t>6</w:t>
      </w:r>
      <w:r w:rsidR="004C4DA3">
        <w:t> </w:t>
      </w:r>
      <w:r w:rsidRPr="006A5C28">
        <w:t xml:space="preserve">r. – </w:t>
      </w:r>
      <w:r w:rsidR="00A716D8">
        <w:t>2 214</w:t>
      </w:r>
      <w:r w:rsidR="004C4DA3">
        <w:t> </w:t>
      </w:r>
      <w:r w:rsidRPr="006A5C28">
        <w:t>tys. zł;</w:t>
      </w:r>
    </w:p>
    <w:p w14:paraId="6DA3CB0B" w14:textId="48CD4D8D" w:rsidR="006A5C28" w:rsidRPr="006A5C28" w:rsidRDefault="006A5C28" w:rsidP="006A5C28">
      <w:pPr>
        <w:pStyle w:val="PKTpunkt"/>
      </w:pPr>
      <w:r w:rsidRPr="006A5C28">
        <w:t>2)</w:t>
      </w:r>
      <w:r w:rsidRPr="006A5C28">
        <w:tab/>
        <w:t>202</w:t>
      </w:r>
      <w:r w:rsidR="004C4DA3" w:rsidRPr="006A5C28">
        <w:t>7</w:t>
      </w:r>
      <w:r w:rsidR="004C4DA3">
        <w:t> </w:t>
      </w:r>
      <w:r w:rsidRPr="006A5C28">
        <w:t xml:space="preserve">r. – </w:t>
      </w:r>
      <w:r w:rsidR="00A716D8">
        <w:t>37 160</w:t>
      </w:r>
      <w:r w:rsidR="004C4DA3">
        <w:t> </w:t>
      </w:r>
      <w:r w:rsidRPr="006A5C28">
        <w:t>tys. zł;</w:t>
      </w:r>
    </w:p>
    <w:p w14:paraId="3FB14D12" w14:textId="2FA29C43" w:rsidR="006A5C28" w:rsidRPr="006A5C28" w:rsidRDefault="006A5C28" w:rsidP="006A5C28">
      <w:pPr>
        <w:pStyle w:val="PKTpunkt"/>
      </w:pPr>
      <w:r w:rsidRPr="006A5C28">
        <w:t>3)</w:t>
      </w:r>
      <w:r w:rsidRPr="006A5C28">
        <w:tab/>
        <w:t>202</w:t>
      </w:r>
      <w:r w:rsidR="004C4DA3" w:rsidRPr="006A5C28">
        <w:t>8</w:t>
      </w:r>
      <w:r w:rsidR="004C4DA3">
        <w:t> </w:t>
      </w:r>
      <w:r w:rsidRPr="006A5C28">
        <w:t xml:space="preserve">r. – </w:t>
      </w:r>
      <w:r w:rsidR="00A716D8">
        <w:t>10 479</w:t>
      </w:r>
      <w:r w:rsidR="004C4DA3">
        <w:t> </w:t>
      </w:r>
      <w:r w:rsidRPr="006A5C28">
        <w:t>tys. zł;</w:t>
      </w:r>
    </w:p>
    <w:p w14:paraId="0FE690EC" w14:textId="2DF89EB3" w:rsidR="006A5C28" w:rsidRPr="006A5C28" w:rsidRDefault="006A5C28" w:rsidP="006A5C28">
      <w:pPr>
        <w:pStyle w:val="PKTpunkt"/>
      </w:pPr>
      <w:r w:rsidRPr="006A5C28">
        <w:t>4)</w:t>
      </w:r>
      <w:r w:rsidRPr="006A5C28">
        <w:tab/>
        <w:t>202</w:t>
      </w:r>
      <w:r w:rsidR="004C4DA3" w:rsidRPr="006A5C28">
        <w:t>9</w:t>
      </w:r>
      <w:r w:rsidR="004C4DA3">
        <w:t> </w:t>
      </w:r>
      <w:r w:rsidRPr="006A5C28">
        <w:t xml:space="preserve">r. – </w:t>
      </w:r>
      <w:r w:rsidR="00A716D8">
        <w:t>10 490</w:t>
      </w:r>
      <w:r w:rsidR="004C4DA3">
        <w:t> </w:t>
      </w:r>
      <w:r w:rsidRPr="006A5C28">
        <w:t>tys. zł;</w:t>
      </w:r>
    </w:p>
    <w:p w14:paraId="1B5257FF" w14:textId="5E481661" w:rsidR="006A5C28" w:rsidRPr="006A5C28" w:rsidRDefault="006A5C28" w:rsidP="006A5C28">
      <w:pPr>
        <w:pStyle w:val="PKTpunkt"/>
      </w:pPr>
      <w:r w:rsidRPr="006A5C28">
        <w:t>5)</w:t>
      </w:r>
      <w:r w:rsidRPr="006A5C28">
        <w:tab/>
        <w:t>203</w:t>
      </w:r>
      <w:r w:rsidR="004C4DA3" w:rsidRPr="006A5C28">
        <w:t>0</w:t>
      </w:r>
      <w:r w:rsidR="004C4DA3">
        <w:t> </w:t>
      </w:r>
      <w:r w:rsidRPr="006A5C28">
        <w:t xml:space="preserve">r. – </w:t>
      </w:r>
      <w:r w:rsidR="00A716D8">
        <w:t>8 702</w:t>
      </w:r>
      <w:r w:rsidR="004C4DA3">
        <w:t> </w:t>
      </w:r>
      <w:r w:rsidRPr="006A5C28">
        <w:t>tys. zł;</w:t>
      </w:r>
    </w:p>
    <w:p w14:paraId="41069632" w14:textId="2CEB152E" w:rsidR="006A5C28" w:rsidRPr="006A5C28" w:rsidRDefault="006A5C28" w:rsidP="006A5C28">
      <w:pPr>
        <w:pStyle w:val="PKTpunkt"/>
      </w:pPr>
      <w:r w:rsidRPr="006A5C28">
        <w:t>6)</w:t>
      </w:r>
      <w:r w:rsidRPr="006A5C28">
        <w:tab/>
        <w:t>203</w:t>
      </w:r>
      <w:r w:rsidR="004C4DA3" w:rsidRPr="006A5C28">
        <w:t>1</w:t>
      </w:r>
      <w:r w:rsidR="004C4DA3">
        <w:t> </w:t>
      </w:r>
      <w:r w:rsidRPr="006A5C28">
        <w:t xml:space="preserve">r. – </w:t>
      </w:r>
      <w:r w:rsidR="00A716D8">
        <w:t>8 713</w:t>
      </w:r>
      <w:r w:rsidR="004C4DA3">
        <w:t> </w:t>
      </w:r>
      <w:r w:rsidRPr="006A5C28">
        <w:t>tys. zł;</w:t>
      </w:r>
    </w:p>
    <w:p w14:paraId="34BCDDB9" w14:textId="5D9C35A2" w:rsidR="006A5C28" w:rsidRPr="006A5C28" w:rsidRDefault="006A5C28" w:rsidP="006A5C28">
      <w:pPr>
        <w:pStyle w:val="PKTpunkt"/>
      </w:pPr>
      <w:r w:rsidRPr="006A5C28">
        <w:t>7)</w:t>
      </w:r>
      <w:r w:rsidRPr="006A5C28">
        <w:tab/>
        <w:t>203</w:t>
      </w:r>
      <w:r w:rsidR="004C4DA3" w:rsidRPr="006A5C28">
        <w:t>2</w:t>
      </w:r>
      <w:r w:rsidR="004C4DA3">
        <w:t> </w:t>
      </w:r>
      <w:r w:rsidRPr="006A5C28">
        <w:t>r. –</w:t>
      </w:r>
      <w:r w:rsidR="004C4DA3">
        <w:t> </w:t>
      </w:r>
      <w:r w:rsidR="00A716D8">
        <w:t xml:space="preserve">9 225 </w:t>
      </w:r>
      <w:r w:rsidRPr="006A5C28">
        <w:t>tys. zł;</w:t>
      </w:r>
    </w:p>
    <w:p w14:paraId="4C92C8B7" w14:textId="5C9CE1C2" w:rsidR="006A5C28" w:rsidRPr="006A5C28" w:rsidRDefault="006A5C28" w:rsidP="006A5C28">
      <w:pPr>
        <w:pStyle w:val="PKTpunkt"/>
      </w:pPr>
      <w:r w:rsidRPr="006A5C28">
        <w:t>8)</w:t>
      </w:r>
      <w:r w:rsidRPr="006A5C28">
        <w:tab/>
        <w:t>203</w:t>
      </w:r>
      <w:r w:rsidR="004C4DA3" w:rsidRPr="006A5C28">
        <w:t>3</w:t>
      </w:r>
      <w:r w:rsidR="004C4DA3">
        <w:t> </w:t>
      </w:r>
      <w:r w:rsidRPr="006A5C28">
        <w:t xml:space="preserve">r. – </w:t>
      </w:r>
      <w:r w:rsidR="00A716D8">
        <w:t>9 236</w:t>
      </w:r>
      <w:r w:rsidR="004C4DA3">
        <w:t> </w:t>
      </w:r>
      <w:r w:rsidRPr="006A5C28">
        <w:t>tys. zł;</w:t>
      </w:r>
    </w:p>
    <w:p w14:paraId="362AEB66" w14:textId="1D3A7C5B" w:rsidR="006A5C28" w:rsidRPr="006A5C28" w:rsidRDefault="006A5C28" w:rsidP="006A5C28">
      <w:pPr>
        <w:pStyle w:val="PKTpunkt"/>
      </w:pPr>
      <w:r w:rsidRPr="006A5C28">
        <w:t>9)</w:t>
      </w:r>
      <w:r w:rsidRPr="006A5C28">
        <w:tab/>
        <w:t>203</w:t>
      </w:r>
      <w:r w:rsidR="004C4DA3" w:rsidRPr="006A5C28">
        <w:t>4</w:t>
      </w:r>
      <w:r w:rsidR="004C4DA3">
        <w:t> </w:t>
      </w:r>
      <w:r w:rsidRPr="006A5C28">
        <w:t xml:space="preserve">r. – </w:t>
      </w:r>
      <w:r w:rsidR="00A716D8">
        <w:t xml:space="preserve">9 249 </w:t>
      </w:r>
      <w:r w:rsidR="004C4DA3">
        <w:t> </w:t>
      </w:r>
      <w:r w:rsidRPr="006A5C28">
        <w:t>tys. zł;</w:t>
      </w:r>
    </w:p>
    <w:p w14:paraId="27957682" w14:textId="028BE0D3" w:rsidR="006A5C28" w:rsidRPr="006A5C28" w:rsidRDefault="006A5C28" w:rsidP="006A5C28">
      <w:pPr>
        <w:pStyle w:val="PKTpunkt"/>
      </w:pPr>
      <w:r w:rsidRPr="006A5C28">
        <w:t>10)</w:t>
      </w:r>
      <w:r w:rsidRPr="006A5C28">
        <w:tab/>
        <w:t>203</w:t>
      </w:r>
      <w:r w:rsidR="004C4DA3" w:rsidRPr="006A5C28">
        <w:t>5</w:t>
      </w:r>
      <w:r w:rsidR="004C4DA3">
        <w:t> </w:t>
      </w:r>
      <w:r w:rsidRPr="006A5C28">
        <w:t xml:space="preserve">r. – </w:t>
      </w:r>
      <w:r w:rsidR="00A716D8">
        <w:t>9 262</w:t>
      </w:r>
      <w:r w:rsidR="004C4DA3">
        <w:t> </w:t>
      </w:r>
      <w:r w:rsidRPr="006A5C28">
        <w:t>tys. zł.</w:t>
      </w:r>
    </w:p>
    <w:p w14:paraId="2BF01386" w14:textId="77777777" w:rsidR="006A5C28" w:rsidRPr="006A5C28" w:rsidRDefault="006A5C28" w:rsidP="004252CA">
      <w:pPr>
        <w:pStyle w:val="USTustnpkodeksu"/>
      </w:pPr>
      <w:r w:rsidRPr="006A5C28">
        <w:t>2. Minister właściwy do spraw wewnętrznych monitoruje wykorzystanie limitu wydatków,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1,</w:t>
      </w:r>
      <w:r w:rsidR="004C4DA3" w:rsidRPr="006A5C28">
        <w:t xml:space="preserve"> i</w:t>
      </w:r>
      <w:r w:rsidR="004C4DA3">
        <w:t> </w:t>
      </w:r>
      <w:r w:rsidRPr="006A5C28">
        <w:t>dokonuje oceny wykorzystania tego limitu według stanu na koniec każdego półrocza</w:t>
      </w:r>
      <w:r w:rsidR="004C4DA3" w:rsidRPr="006A5C28">
        <w:t xml:space="preserve"> i</w:t>
      </w:r>
      <w:r w:rsidR="004C4DA3">
        <w:t> </w:t>
      </w:r>
      <w:r w:rsidRPr="006A5C28">
        <w:t>na koniec każdego roku kalendarzowego oraz</w:t>
      </w:r>
      <w:r w:rsidR="004C4DA3" w:rsidRPr="006A5C28">
        <w:t xml:space="preserve"> w</w:t>
      </w:r>
      <w:r w:rsidR="004C4DA3">
        <w:t> </w:t>
      </w:r>
      <w:r w:rsidRPr="006A5C28">
        <w:t>razie konieczności wdraża mechanizm korygujący określony</w:t>
      </w:r>
      <w:r w:rsidR="004C4DA3" w:rsidRPr="006A5C28">
        <w:t xml:space="preserve"> w</w:t>
      </w:r>
      <w:r w:rsidR="004C4DA3">
        <w:t> ust. </w:t>
      </w:r>
      <w:r w:rsidRPr="006A5C28">
        <w:t>3.</w:t>
      </w:r>
    </w:p>
    <w:p w14:paraId="3429BB4B" w14:textId="77777777" w:rsidR="006A5C28" w:rsidRPr="006A5C28" w:rsidRDefault="006A5C28" w:rsidP="004252CA">
      <w:pPr>
        <w:pStyle w:val="USTustnpkodeksu"/>
      </w:pPr>
      <w:r w:rsidRPr="006A5C28">
        <w:lastRenderedPageBreak/>
        <w:t>3.</w:t>
      </w:r>
      <w:r w:rsidR="004C4DA3" w:rsidRPr="006A5C28">
        <w:t xml:space="preserve"> W</w:t>
      </w:r>
      <w:r w:rsidR="004C4DA3">
        <w:t> </w:t>
      </w:r>
      <w:r w:rsidRPr="006A5C28">
        <w:t>przypadku zagrożenia przekroczeniem lub przekroczenia</w:t>
      </w:r>
      <w:r w:rsidR="004C4DA3" w:rsidRPr="006A5C28">
        <w:t xml:space="preserve"> w</w:t>
      </w:r>
      <w:r w:rsidR="004C4DA3">
        <w:t> </w:t>
      </w:r>
      <w:r w:rsidRPr="006A5C28">
        <w:t>danym roku budżetowym limitu wydatków,</w:t>
      </w:r>
      <w:r w:rsidR="004C4DA3" w:rsidRPr="006A5C28">
        <w:t xml:space="preserve"> o</w:t>
      </w:r>
      <w:r w:rsidR="004C4DA3">
        <w:t> </w:t>
      </w:r>
      <w:r w:rsidRPr="006A5C28">
        <w:t>którym mowa</w:t>
      </w:r>
      <w:r w:rsidR="004C4DA3" w:rsidRPr="006A5C28">
        <w:t xml:space="preserve"> w</w:t>
      </w:r>
      <w:r w:rsidR="004C4DA3">
        <w:t> ust. </w:t>
      </w:r>
      <w:r w:rsidRPr="006A5C28">
        <w:t>1, minister właściwy do spraw wewnętrznych wprowadza mechanizm korygujący polegający na zmniejszeniu wydatków budżetu państwa będących skutkiem finansowym niniejszej ustawy.</w:t>
      </w:r>
    </w:p>
    <w:p w14:paraId="40030E41" w14:textId="69F15922" w:rsidR="006A5C28" w:rsidRPr="006A5C28" w:rsidRDefault="006A5C28" w:rsidP="006A5C28">
      <w:pPr>
        <w:pStyle w:val="ARTartustawynprozporzdzenia"/>
      </w:pPr>
      <w:r w:rsidRPr="006A5C28">
        <w:rPr>
          <w:rStyle w:val="Ppogrubienie"/>
        </w:rPr>
        <w:t>Art. 40.</w:t>
      </w:r>
      <w:r w:rsidRPr="006A5C28">
        <w:t xml:space="preserve"> Ustawa wchodzi</w:t>
      </w:r>
      <w:r w:rsidR="004C4DA3" w:rsidRPr="006A5C28">
        <w:t xml:space="preserve"> w</w:t>
      </w:r>
      <w:r w:rsidR="004C4DA3">
        <w:t> </w:t>
      </w:r>
      <w:r w:rsidRPr="006A5C28">
        <w:t>życie</w:t>
      </w:r>
      <w:r w:rsidR="004C4DA3" w:rsidRPr="006A5C28">
        <w:t xml:space="preserve"> z</w:t>
      </w:r>
      <w:r w:rsidR="004C4DA3">
        <w:t> </w:t>
      </w:r>
      <w:r w:rsidRPr="006A5C28">
        <w:t xml:space="preserve">dniem </w:t>
      </w:r>
      <w:bookmarkStart w:id="73" w:name="_Hlk195802415"/>
      <w:r w:rsidRPr="006A5C28">
        <w:t>1</w:t>
      </w:r>
      <w:r w:rsidR="004C4DA3" w:rsidRPr="006A5C28">
        <w:t>2</w:t>
      </w:r>
      <w:r w:rsidR="004C4DA3">
        <w:t> </w:t>
      </w:r>
      <w:r w:rsidRPr="006A5C28">
        <w:t>czerwca 202</w:t>
      </w:r>
      <w:r w:rsidR="004C4DA3" w:rsidRPr="006A5C28">
        <w:t>6</w:t>
      </w:r>
      <w:r w:rsidR="004C4DA3">
        <w:t> </w:t>
      </w:r>
      <w:r w:rsidRPr="006A5C28">
        <w:t>r.</w:t>
      </w:r>
      <w:bookmarkEnd w:id="0"/>
      <w:bookmarkEnd w:id="73"/>
      <w:r w:rsidR="00B15BAF">
        <w:t xml:space="preserve">, </w:t>
      </w:r>
      <w:bookmarkStart w:id="74" w:name="_Hlk221619421"/>
      <w:r w:rsidR="00B15BAF">
        <w:t>z wyjątkiem art. 19 ust. 2 i 3 oraz art. 28 ust. 6 i 7, które wchodzą w życie z dniem następującym po dniu ogłoszenia.</w:t>
      </w:r>
      <w:bookmarkEnd w:id="74"/>
    </w:p>
    <w:p w14:paraId="50469D91" w14:textId="77777777" w:rsidR="006347C5" w:rsidRDefault="006347C5" w:rsidP="004373CC">
      <w:pPr>
        <w:pStyle w:val="ODNONIKtreodnonika"/>
      </w:pPr>
    </w:p>
    <w:p w14:paraId="72DAFB6B" w14:textId="77777777" w:rsidR="00261A16" w:rsidRPr="00737F6A" w:rsidRDefault="00261A16" w:rsidP="00737F6A"/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D294F" w14:textId="77777777" w:rsidR="006844BC" w:rsidRDefault="006844BC">
      <w:r>
        <w:separator/>
      </w:r>
    </w:p>
  </w:endnote>
  <w:endnote w:type="continuationSeparator" w:id="0">
    <w:p w14:paraId="7FCD8A0A" w14:textId="77777777" w:rsidR="006844BC" w:rsidRDefault="0068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47D25" w14:textId="77777777" w:rsidR="006844BC" w:rsidRDefault="006844BC">
      <w:r>
        <w:separator/>
      </w:r>
    </w:p>
  </w:footnote>
  <w:footnote w:type="continuationSeparator" w:id="0">
    <w:p w14:paraId="61F62C57" w14:textId="77777777" w:rsidR="006844BC" w:rsidRDefault="006844BC">
      <w:r>
        <w:continuationSeparator/>
      </w:r>
    </w:p>
  </w:footnote>
  <w:footnote w:id="1">
    <w:p w14:paraId="792DA9D1" w14:textId="77777777" w:rsidR="006A5C28" w:rsidRDefault="006A5C28" w:rsidP="006A5C28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 xml:space="preserve">Niniejsza ustawa w zakresie swojej regulacji służy stosowaniu </w:t>
      </w:r>
      <w:bookmarkStart w:id="1" w:name="_Hlk195531999"/>
      <w:r>
        <w:t>rozporządzenia Parlamentu Europejskiego i Rady (UE) 2024/1358 z dnia 14 maja 2024 r. w sprawie ustanowienia systemu Eurodac do porównywania danych biometrycznych w celu skutecznego stosowania rozporządzeń Parlamentu Europejskiego i Rady (UE) 2024/1351 i (UE) 2024/1350 i dyrektywy Rady 2001/55/WE oraz w celu identyfikowania nielegalnie przebywających obywateli państw trzecich oraz bezpaństwowców, w sprawie występowania z wnioskami o porównanie z danymi Eurodac przez organy ścigania państw członkowskich i Europol na potrzeby ochrony porządku publicznego, w sprawie zmiany rozporządzeń Parlamentu Europejskiego i Rady (UE) 2018/1240 i (UE) 2019/818 oraz w sprawie uchylenia rozporządzenia Parlamentu Europejskiego i Rady (UE) nr 603/2013 (Dz. Urz. UE L 2024/1358 z 22.05.2024).</w:t>
      </w:r>
      <w:bookmarkEnd w:id="1"/>
    </w:p>
  </w:footnote>
  <w:footnote w:id="2">
    <w:p w14:paraId="67D89F26" w14:textId="77777777" w:rsidR="006A5C28" w:rsidRDefault="006A5C28" w:rsidP="006A5C28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>Niniejszą ustawą zmienia się</w:t>
      </w:r>
      <w:r w:rsidR="00996290">
        <w:t xml:space="preserve"> ustawy</w:t>
      </w:r>
      <w:r>
        <w:t>: ustawę z dnia 6 kwietnia 1990 r. o Policji i ustawę z dnia 16 września 2011 r. o wymianie informacji z organami ścigania państw członkowskich Unii Europejskiej, państw trzecich, agencjami Unii Europejskiej oraz organizacjami międzynarodowymi.</w:t>
      </w:r>
    </w:p>
  </w:footnote>
  <w:footnote w:id="3">
    <w:p w14:paraId="7C5E681E" w14:textId="77777777" w:rsidR="006A5C28" w:rsidRDefault="006A5C28" w:rsidP="006A5C28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 xml:space="preserve">Zmiany wymienionego rozporządzenia zostały ogłoszone w Dz. Urz. UE L 135 z 22.05.2019, str. 1, Dz. Urz. UE L 135 z 22.05.2019, str. 27, Dz. Urz. UE L 135 z 22.05.2019, str. 85, Dz. Urz. UE L 150 z 01.06.2022, str. 1, Dz. Urz. UE L 132 z 17.05.2023, str. 1, Dz. Urz. UE L 2024/982 z 05.04.2024 oraz Dz. Urz. UE L 2025/12 z 08.01.2025. </w:t>
      </w:r>
    </w:p>
  </w:footnote>
  <w:footnote w:id="4">
    <w:p w14:paraId="4CCD35A4" w14:textId="77777777" w:rsidR="006A5C28" w:rsidRDefault="006A5C28" w:rsidP="006A5C28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>Zmiany wymienionego rozporządzenia zostały ogłoszone w Dz. Urz. UE L 127 z 23.05.2018, str. 2 oraz Dz. Urz. UE L 74 z 04.03.2021, str. 35.</w:t>
      </w:r>
    </w:p>
  </w:footnote>
  <w:footnote w:id="5">
    <w:p w14:paraId="778FC066" w14:textId="77777777" w:rsidR="006A5C28" w:rsidRDefault="006A5C28" w:rsidP="006A5C28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  <w:t>Zmiany wymienionego rozporządzenia zostały ogłoszone w Dz. Urz. UE L 135 z 11.06.2019, str. 27, Dz. Urz. UE L 193 z 17.06.2020, str. 16, Dz. Urz. UE L 248 z 02.08.2021, str. 11 oraz w Dz. Urz. UE L 249 z 14.07.2021, str. 15.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A2E1C" w14:textId="09BEF605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820842">
      <w:rPr>
        <w:noProof/>
      </w:rPr>
      <w:t>17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C28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40BB"/>
    <w:rsid w:val="00036B63"/>
    <w:rsid w:val="00037E1A"/>
    <w:rsid w:val="00043495"/>
    <w:rsid w:val="00046A75"/>
    <w:rsid w:val="00047312"/>
    <w:rsid w:val="000508BD"/>
    <w:rsid w:val="000517AB"/>
    <w:rsid w:val="000532F7"/>
    <w:rsid w:val="0005339C"/>
    <w:rsid w:val="000534DD"/>
    <w:rsid w:val="00053716"/>
    <w:rsid w:val="0005571B"/>
    <w:rsid w:val="00057AB3"/>
    <w:rsid w:val="00060076"/>
    <w:rsid w:val="00060432"/>
    <w:rsid w:val="00060D87"/>
    <w:rsid w:val="000615A5"/>
    <w:rsid w:val="00064E4C"/>
    <w:rsid w:val="00066236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87E4D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3D56"/>
    <w:rsid w:val="000C4BC4"/>
    <w:rsid w:val="000D0110"/>
    <w:rsid w:val="000D2468"/>
    <w:rsid w:val="000D318A"/>
    <w:rsid w:val="000D6173"/>
    <w:rsid w:val="000D6679"/>
    <w:rsid w:val="000D6F83"/>
    <w:rsid w:val="000E25CC"/>
    <w:rsid w:val="000E2FA7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10E"/>
    <w:rsid w:val="0011493E"/>
    <w:rsid w:val="00115B72"/>
    <w:rsid w:val="001203E2"/>
    <w:rsid w:val="001209EC"/>
    <w:rsid w:val="00120A9E"/>
    <w:rsid w:val="00125A9C"/>
    <w:rsid w:val="001270A2"/>
    <w:rsid w:val="00131237"/>
    <w:rsid w:val="001329AC"/>
    <w:rsid w:val="00134157"/>
    <w:rsid w:val="00134CA0"/>
    <w:rsid w:val="00137FC1"/>
    <w:rsid w:val="0014026F"/>
    <w:rsid w:val="00145EDD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66179"/>
    <w:rsid w:val="00172F7A"/>
    <w:rsid w:val="00173150"/>
    <w:rsid w:val="00173390"/>
    <w:rsid w:val="001733AD"/>
    <w:rsid w:val="001736F0"/>
    <w:rsid w:val="00173BB3"/>
    <w:rsid w:val="001740D0"/>
    <w:rsid w:val="00174F2C"/>
    <w:rsid w:val="00180F2A"/>
    <w:rsid w:val="001823B3"/>
    <w:rsid w:val="00184B91"/>
    <w:rsid w:val="00184D4A"/>
    <w:rsid w:val="00186EC1"/>
    <w:rsid w:val="00191E1F"/>
    <w:rsid w:val="0019473B"/>
    <w:rsid w:val="001952B1"/>
    <w:rsid w:val="00196E39"/>
    <w:rsid w:val="00197649"/>
    <w:rsid w:val="00197884"/>
    <w:rsid w:val="001A01FB"/>
    <w:rsid w:val="001A05A7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2BAD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2AF"/>
    <w:rsid w:val="00204A97"/>
    <w:rsid w:val="002073D4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3A85"/>
    <w:rsid w:val="002555D4"/>
    <w:rsid w:val="00257742"/>
    <w:rsid w:val="00261A16"/>
    <w:rsid w:val="00263522"/>
    <w:rsid w:val="00264EC6"/>
    <w:rsid w:val="00271013"/>
    <w:rsid w:val="00273FE4"/>
    <w:rsid w:val="002765B4"/>
    <w:rsid w:val="00276A94"/>
    <w:rsid w:val="0029405D"/>
    <w:rsid w:val="00294795"/>
    <w:rsid w:val="00294FA6"/>
    <w:rsid w:val="00295A6F"/>
    <w:rsid w:val="002A20C4"/>
    <w:rsid w:val="002A570F"/>
    <w:rsid w:val="002A7292"/>
    <w:rsid w:val="002A7358"/>
    <w:rsid w:val="002A7902"/>
    <w:rsid w:val="002B0F6B"/>
    <w:rsid w:val="002B15D3"/>
    <w:rsid w:val="002B23B8"/>
    <w:rsid w:val="002B4429"/>
    <w:rsid w:val="002B4BC2"/>
    <w:rsid w:val="002B68A6"/>
    <w:rsid w:val="002B7FAF"/>
    <w:rsid w:val="002C4E2F"/>
    <w:rsid w:val="002D0C4F"/>
    <w:rsid w:val="002D1364"/>
    <w:rsid w:val="002D1393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2F67E7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59CE"/>
    <w:rsid w:val="003361DD"/>
    <w:rsid w:val="00341A6A"/>
    <w:rsid w:val="00345B9C"/>
    <w:rsid w:val="00352DAE"/>
    <w:rsid w:val="00354EB9"/>
    <w:rsid w:val="00356FB3"/>
    <w:rsid w:val="00357A4D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201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0E7"/>
    <w:rsid w:val="003F318D"/>
    <w:rsid w:val="003F5BAE"/>
    <w:rsid w:val="003F6ED7"/>
    <w:rsid w:val="00400F34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3F2"/>
    <w:rsid w:val="0042465E"/>
    <w:rsid w:val="00424DF7"/>
    <w:rsid w:val="004252CA"/>
    <w:rsid w:val="00430B44"/>
    <w:rsid w:val="00432B76"/>
    <w:rsid w:val="00434D01"/>
    <w:rsid w:val="00435D26"/>
    <w:rsid w:val="004373CC"/>
    <w:rsid w:val="00440C99"/>
    <w:rsid w:val="0044175C"/>
    <w:rsid w:val="00445F4D"/>
    <w:rsid w:val="004504C0"/>
    <w:rsid w:val="004550FB"/>
    <w:rsid w:val="00455488"/>
    <w:rsid w:val="0046111A"/>
    <w:rsid w:val="00462946"/>
    <w:rsid w:val="00463F43"/>
    <w:rsid w:val="00464B94"/>
    <w:rsid w:val="004653A8"/>
    <w:rsid w:val="00465A0B"/>
    <w:rsid w:val="00467736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37B5"/>
    <w:rsid w:val="00494F62"/>
    <w:rsid w:val="004A1CE4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B6A95"/>
    <w:rsid w:val="004C05BD"/>
    <w:rsid w:val="004C3B06"/>
    <w:rsid w:val="004C3F97"/>
    <w:rsid w:val="004C4DA3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246B"/>
    <w:rsid w:val="005635ED"/>
    <w:rsid w:val="00565253"/>
    <w:rsid w:val="00570191"/>
    <w:rsid w:val="00570570"/>
    <w:rsid w:val="00572512"/>
    <w:rsid w:val="00573EE6"/>
    <w:rsid w:val="00574DE9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1A02"/>
    <w:rsid w:val="005C348E"/>
    <w:rsid w:val="005C5D69"/>
    <w:rsid w:val="005C68E1"/>
    <w:rsid w:val="005D3763"/>
    <w:rsid w:val="005D55E1"/>
    <w:rsid w:val="005E19F7"/>
    <w:rsid w:val="005E4F04"/>
    <w:rsid w:val="005E62C2"/>
    <w:rsid w:val="005E6C71"/>
    <w:rsid w:val="005F0963"/>
    <w:rsid w:val="005F12C1"/>
    <w:rsid w:val="005F2824"/>
    <w:rsid w:val="005F2EBA"/>
    <w:rsid w:val="005F35ED"/>
    <w:rsid w:val="005F7812"/>
    <w:rsid w:val="005F7A88"/>
    <w:rsid w:val="00600B12"/>
    <w:rsid w:val="00603A1A"/>
    <w:rsid w:val="006046D5"/>
    <w:rsid w:val="00607A93"/>
    <w:rsid w:val="00610C08"/>
    <w:rsid w:val="00611F74"/>
    <w:rsid w:val="00612939"/>
    <w:rsid w:val="00615772"/>
    <w:rsid w:val="00616145"/>
    <w:rsid w:val="00621256"/>
    <w:rsid w:val="00621FCC"/>
    <w:rsid w:val="00622E4B"/>
    <w:rsid w:val="006333DA"/>
    <w:rsid w:val="006347C5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14D"/>
    <w:rsid w:val="006844BC"/>
    <w:rsid w:val="006844E2"/>
    <w:rsid w:val="00685267"/>
    <w:rsid w:val="006872AE"/>
    <w:rsid w:val="00690082"/>
    <w:rsid w:val="00690252"/>
    <w:rsid w:val="006946BB"/>
    <w:rsid w:val="006969FA"/>
    <w:rsid w:val="006A35D5"/>
    <w:rsid w:val="006A5C28"/>
    <w:rsid w:val="006A748A"/>
    <w:rsid w:val="006B4124"/>
    <w:rsid w:val="006B5562"/>
    <w:rsid w:val="006C419E"/>
    <w:rsid w:val="006C4A31"/>
    <w:rsid w:val="006C5AC2"/>
    <w:rsid w:val="006C6AFB"/>
    <w:rsid w:val="006D2735"/>
    <w:rsid w:val="006D45B2"/>
    <w:rsid w:val="006E0FCC"/>
    <w:rsid w:val="006E1E96"/>
    <w:rsid w:val="006E2668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07337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1624"/>
    <w:rsid w:val="00721893"/>
    <w:rsid w:val="0072457F"/>
    <w:rsid w:val="00725406"/>
    <w:rsid w:val="0072621B"/>
    <w:rsid w:val="00730555"/>
    <w:rsid w:val="007312CC"/>
    <w:rsid w:val="00736A64"/>
    <w:rsid w:val="00737F6A"/>
    <w:rsid w:val="007410B6"/>
    <w:rsid w:val="007434E4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673B0"/>
    <w:rsid w:val="00770F6B"/>
    <w:rsid w:val="00771883"/>
    <w:rsid w:val="00773B21"/>
    <w:rsid w:val="00776DC2"/>
    <w:rsid w:val="00780122"/>
    <w:rsid w:val="0078214B"/>
    <w:rsid w:val="0078498A"/>
    <w:rsid w:val="007878FE"/>
    <w:rsid w:val="00792207"/>
    <w:rsid w:val="00792B64"/>
    <w:rsid w:val="00792D24"/>
    <w:rsid w:val="00792E29"/>
    <w:rsid w:val="0079379A"/>
    <w:rsid w:val="00794953"/>
    <w:rsid w:val="007A1F2F"/>
    <w:rsid w:val="007A2A5C"/>
    <w:rsid w:val="007A5150"/>
    <w:rsid w:val="007A5373"/>
    <w:rsid w:val="007A789F"/>
    <w:rsid w:val="007B236B"/>
    <w:rsid w:val="007B75BC"/>
    <w:rsid w:val="007C0BD6"/>
    <w:rsid w:val="007C3806"/>
    <w:rsid w:val="007C5BB7"/>
    <w:rsid w:val="007D07D5"/>
    <w:rsid w:val="007D11AA"/>
    <w:rsid w:val="007D1C64"/>
    <w:rsid w:val="007D32DD"/>
    <w:rsid w:val="007D6DCE"/>
    <w:rsid w:val="007D72C4"/>
    <w:rsid w:val="007D7346"/>
    <w:rsid w:val="007E10E9"/>
    <w:rsid w:val="007E2CFE"/>
    <w:rsid w:val="007E4A9C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0842"/>
    <w:rsid w:val="00821514"/>
    <w:rsid w:val="00821E35"/>
    <w:rsid w:val="00824591"/>
    <w:rsid w:val="00824AED"/>
    <w:rsid w:val="008255F0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443D"/>
    <w:rsid w:val="008460B6"/>
    <w:rsid w:val="00846382"/>
    <w:rsid w:val="00850C9D"/>
    <w:rsid w:val="008527A7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2C0E"/>
    <w:rsid w:val="008948AA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29B"/>
    <w:rsid w:val="0090293D"/>
    <w:rsid w:val="009034DE"/>
    <w:rsid w:val="00905396"/>
    <w:rsid w:val="0090605D"/>
    <w:rsid w:val="00906419"/>
    <w:rsid w:val="009127AF"/>
    <w:rsid w:val="00912889"/>
    <w:rsid w:val="00913A42"/>
    <w:rsid w:val="00914167"/>
    <w:rsid w:val="009143DB"/>
    <w:rsid w:val="009149DD"/>
    <w:rsid w:val="00915065"/>
    <w:rsid w:val="00917CE5"/>
    <w:rsid w:val="009217C0"/>
    <w:rsid w:val="00922AA7"/>
    <w:rsid w:val="00925241"/>
    <w:rsid w:val="00925CEC"/>
    <w:rsid w:val="00926A3F"/>
    <w:rsid w:val="0092794E"/>
    <w:rsid w:val="00930D30"/>
    <w:rsid w:val="009332A2"/>
    <w:rsid w:val="00936BE6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96290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4DAA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52D0"/>
    <w:rsid w:val="00A26A90"/>
    <w:rsid w:val="00A26B27"/>
    <w:rsid w:val="00A30E4F"/>
    <w:rsid w:val="00A32253"/>
    <w:rsid w:val="00A3310E"/>
    <w:rsid w:val="00A333A0"/>
    <w:rsid w:val="00A37A62"/>
    <w:rsid w:val="00A37E70"/>
    <w:rsid w:val="00A437E1"/>
    <w:rsid w:val="00A4685E"/>
    <w:rsid w:val="00A50CD4"/>
    <w:rsid w:val="00A51191"/>
    <w:rsid w:val="00A53D68"/>
    <w:rsid w:val="00A55DE5"/>
    <w:rsid w:val="00A56D62"/>
    <w:rsid w:val="00A56F07"/>
    <w:rsid w:val="00A57534"/>
    <w:rsid w:val="00A5762C"/>
    <w:rsid w:val="00A600FC"/>
    <w:rsid w:val="00A60BCA"/>
    <w:rsid w:val="00A638DA"/>
    <w:rsid w:val="00A65B41"/>
    <w:rsid w:val="00A65CC1"/>
    <w:rsid w:val="00A65E00"/>
    <w:rsid w:val="00A66A78"/>
    <w:rsid w:val="00A7097B"/>
    <w:rsid w:val="00A716D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271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581"/>
    <w:rsid w:val="00AB2AD0"/>
    <w:rsid w:val="00AB5BB7"/>
    <w:rsid w:val="00AB67FC"/>
    <w:rsid w:val="00AC00F2"/>
    <w:rsid w:val="00AC31B5"/>
    <w:rsid w:val="00AC324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5591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3C0E"/>
    <w:rsid w:val="00B07700"/>
    <w:rsid w:val="00B13921"/>
    <w:rsid w:val="00B1528C"/>
    <w:rsid w:val="00B15BAF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5227"/>
    <w:rsid w:val="00B35D41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65AE3"/>
    <w:rsid w:val="00B6756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3ED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0CAD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19BD"/>
    <w:rsid w:val="00C12E96"/>
    <w:rsid w:val="00C14763"/>
    <w:rsid w:val="00C15F09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18C4"/>
    <w:rsid w:val="00C44426"/>
    <w:rsid w:val="00C445F3"/>
    <w:rsid w:val="00C451F4"/>
    <w:rsid w:val="00C45EB1"/>
    <w:rsid w:val="00C4645C"/>
    <w:rsid w:val="00C54A3A"/>
    <w:rsid w:val="00C55566"/>
    <w:rsid w:val="00C56448"/>
    <w:rsid w:val="00C61290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93E7E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E72E5"/>
    <w:rsid w:val="00CF08A5"/>
    <w:rsid w:val="00CF09AA"/>
    <w:rsid w:val="00CF4813"/>
    <w:rsid w:val="00CF5233"/>
    <w:rsid w:val="00D002BD"/>
    <w:rsid w:val="00D029B8"/>
    <w:rsid w:val="00D02F60"/>
    <w:rsid w:val="00D0464E"/>
    <w:rsid w:val="00D04A96"/>
    <w:rsid w:val="00D0561F"/>
    <w:rsid w:val="00D07A7B"/>
    <w:rsid w:val="00D10973"/>
    <w:rsid w:val="00D10E06"/>
    <w:rsid w:val="00D1115F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04E4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21EE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B6737"/>
    <w:rsid w:val="00DC1C6B"/>
    <w:rsid w:val="00DC2C2E"/>
    <w:rsid w:val="00DC4AF0"/>
    <w:rsid w:val="00DC77D5"/>
    <w:rsid w:val="00DC7886"/>
    <w:rsid w:val="00DD0CF2"/>
    <w:rsid w:val="00DE1554"/>
    <w:rsid w:val="00DE1CDC"/>
    <w:rsid w:val="00DE1F5E"/>
    <w:rsid w:val="00DE2901"/>
    <w:rsid w:val="00DE590F"/>
    <w:rsid w:val="00DE7DC1"/>
    <w:rsid w:val="00DF3F7E"/>
    <w:rsid w:val="00DF6824"/>
    <w:rsid w:val="00DF6E54"/>
    <w:rsid w:val="00DF7648"/>
    <w:rsid w:val="00E00E29"/>
    <w:rsid w:val="00E02BAB"/>
    <w:rsid w:val="00E04CEB"/>
    <w:rsid w:val="00E060BC"/>
    <w:rsid w:val="00E1020A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4966"/>
    <w:rsid w:val="00E54972"/>
    <w:rsid w:val="00E55994"/>
    <w:rsid w:val="00E60606"/>
    <w:rsid w:val="00E60BED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08E6"/>
    <w:rsid w:val="00E83ADD"/>
    <w:rsid w:val="00E84F38"/>
    <w:rsid w:val="00E85623"/>
    <w:rsid w:val="00E87441"/>
    <w:rsid w:val="00E91FAE"/>
    <w:rsid w:val="00E938C7"/>
    <w:rsid w:val="00E96E3F"/>
    <w:rsid w:val="00EA270C"/>
    <w:rsid w:val="00EA2D16"/>
    <w:rsid w:val="00EA4974"/>
    <w:rsid w:val="00EA532E"/>
    <w:rsid w:val="00EA58BC"/>
    <w:rsid w:val="00EA5F91"/>
    <w:rsid w:val="00EB06D9"/>
    <w:rsid w:val="00EB192B"/>
    <w:rsid w:val="00EB19ED"/>
    <w:rsid w:val="00EB1CAB"/>
    <w:rsid w:val="00EB75BC"/>
    <w:rsid w:val="00EC0F5A"/>
    <w:rsid w:val="00EC4265"/>
    <w:rsid w:val="00EC4CEB"/>
    <w:rsid w:val="00EC57CB"/>
    <w:rsid w:val="00EC659E"/>
    <w:rsid w:val="00ED08F7"/>
    <w:rsid w:val="00ED2072"/>
    <w:rsid w:val="00ED2AE0"/>
    <w:rsid w:val="00ED5553"/>
    <w:rsid w:val="00ED5E36"/>
    <w:rsid w:val="00ED6961"/>
    <w:rsid w:val="00EE1385"/>
    <w:rsid w:val="00EF0B96"/>
    <w:rsid w:val="00EF1DAC"/>
    <w:rsid w:val="00EF3486"/>
    <w:rsid w:val="00EF47AF"/>
    <w:rsid w:val="00EF535F"/>
    <w:rsid w:val="00EF53B6"/>
    <w:rsid w:val="00F00B73"/>
    <w:rsid w:val="00F115CA"/>
    <w:rsid w:val="00F14817"/>
    <w:rsid w:val="00F14EBA"/>
    <w:rsid w:val="00F1510F"/>
    <w:rsid w:val="00F1533A"/>
    <w:rsid w:val="00F15E5A"/>
    <w:rsid w:val="00F165A8"/>
    <w:rsid w:val="00F17F0A"/>
    <w:rsid w:val="00F2668F"/>
    <w:rsid w:val="00F2742F"/>
    <w:rsid w:val="00F2753B"/>
    <w:rsid w:val="00F308C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3C0B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0931"/>
    <w:rsid w:val="00F92C0A"/>
    <w:rsid w:val="00F9415B"/>
    <w:rsid w:val="00FA13C2"/>
    <w:rsid w:val="00FA39F5"/>
    <w:rsid w:val="00FA40E3"/>
    <w:rsid w:val="00FA6BEA"/>
    <w:rsid w:val="00FA7F91"/>
    <w:rsid w:val="00FB121C"/>
    <w:rsid w:val="00FB1CDD"/>
    <w:rsid w:val="00FB1FBF"/>
    <w:rsid w:val="00FB2C2F"/>
    <w:rsid w:val="00FB305C"/>
    <w:rsid w:val="00FB3185"/>
    <w:rsid w:val="00FB6AAB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2EA"/>
    <w:rsid w:val="00FE0B3B"/>
    <w:rsid w:val="00FE1BE2"/>
    <w:rsid w:val="00FE730A"/>
    <w:rsid w:val="00FF1DD7"/>
    <w:rsid w:val="00FF1E66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12C18"/>
  <w15:docId w15:val="{A0281DF6-CDD3-4E44-839F-AAE473E5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D56"/>
    <w:pPr>
      <w:spacing w:line="240" w:lineRule="auto"/>
    </w:pPr>
    <w:rPr>
      <w:rFonts w:ascii="Times New Roman" w:eastAsiaTheme="minorHAnsi" w:hAnsi="Times New Roman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/>
      <w:kern w:val="1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line="360" w:lineRule="auto"/>
    </w:pPr>
    <w:rPr>
      <w:rFonts w:ascii="Times" w:eastAsia="Times New Roman" w:hAnsi="Times"/>
      <w:kern w:val="1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widowControl w:val="0"/>
      <w:suppressAutoHyphens/>
      <w:spacing w:line="360" w:lineRule="auto"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pPr>
      <w:widowControl w:val="0"/>
      <w:autoSpaceDE w:val="0"/>
      <w:autoSpaceDN w:val="0"/>
      <w:adjustRightInd w:val="0"/>
      <w:spacing w:line="360" w:lineRule="auto"/>
    </w:pPr>
    <w:rPr>
      <w:rFonts w:ascii="Times" w:eastAsia="Times New Roman" w:hAnsi="Time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szCs w:val="20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ind w:left="283" w:hanging="170"/>
    </w:pPr>
    <w:rPr>
      <w:rFonts w:eastAsiaTheme="minorEastAsia" w:cs="Arial"/>
      <w:sz w:val="20"/>
      <w:szCs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Cs w:val="20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Cs w:val="20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F308CB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aborska\AppData\Roaming\Microsoft\Szablony\Szablon%20aktu%20prawnego%204_0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712112A1BD44BFD8328AAB56E6899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D9C472-0E63-4ED7-B463-94D97F19CCE8}"/>
      </w:docPartPr>
      <w:docPartBody>
        <w:p w:rsidR="002D0E54" w:rsidRDefault="0019361D" w:rsidP="0019361D">
          <w:pPr>
            <w:pStyle w:val="4712112A1BD44BFD8328AAB56E6899D5"/>
          </w:pPr>
          <w:r>
            <w:rPr>
              <w:rStyle w:val="Tekstzastpczy"/>
            </w:rP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61D"/>
    <w:rsid w:val="0003701B"/>
    <w:rsid w:val="00063FA5"/>
    <w:rsid w:val="00145EDD"/>
    <w:rsid w:val="0019361D"/>
    <w:rsid w:val="002C6229"/>
    <w:rsid w:val="002D0E54"/>
    <w:rsid w:val="002D1393"/>
    <w:rsid w:val="004558D5"/>
    <w:rsid w:val="00456162"/>
    <w:rsid w:val="004937B5"/>
    <w:rsid w:val="004B6A95"/>
    <w:rsid w:val="00504CB3"/>
    <w:rsid w:val="005053C0"/>
    <w:rsid w:val="0058681C"/>
    <w:rsid w:val="00684B61"/>
    <w:rsid w:val="006F39FA"/>
    <w:rsid w:val="007B34A4"/>
    <w:rsid w:val="00987B68"/>
    <w:rsid w:val="00A436FE"/>
    <w:rsid w:val="00AF749C"/>
    <w:rsid w:val="00B21ABA"/>
    <w:rsid w:val="00B44FB1"/>
    <w:rsid w:val="00BD1B1F"/>
    <w:rsid w:val="00C4645C"/>
    <w:rsid w:val="00C57E4F"/>
    <w:rsid w:val="00CC1DC9"/>
    <w:rsid w:val="00D23454"/>
    <w:rsid w:val="00F22C02"/>
    <w:rsid w:val="00F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61D"/>
    <w:rPr>
      <w:color w:val="808080"/>
    </w:rPr>
  </w:style>
  <w:style w:type="paragraph" w:customStyle="1" w:styleId="4712112A1BD44BFD8328AAB56E6899D5">
    <w:name w:val="4712112A1BD44BFD8328AAB56E6899D5"/>
    <w:rsid w:val="001936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C4D4EC-4E66-4C33-BDD4-569725A7A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66</TotalTime>
  <Pages>1</Pages>
  <Words>6782</Words>
  <Characters>40697</Characters>
  <Application>Microsoft Office Word</Application>
  <DocSecurity>0</DocSecurity>
  <Lines>339</Lines>
  <Paragraphs>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47385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Dep. Prawny</dc:creator>
  <cp:lastModifiedBy>MSWiA3</cp:lastModifiedBy>
  <cp:revision>28</cp:revision>
  <cp:lastPrinted>2026-02-23T12:03:00Z</cp:lastPrinted>
  <dcterms:created xsi:type="dcterms:W3CDTF">2026-02-26T09:13:00Z</dcterms:created>
  <dcterms:modified xsi:type="dcterms:W3CDTF">2026-02-27T13:12:00Z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