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2CC72" w14:textId="77777777" w:rsidR="00994D12" w:rsidRDefault="00994D12" w:rsidP="00E14FEB">
      <w:pPr>
        <w:pStyle w:val="Podtytu"/>
        <w:ind w:left="7371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7BD0FC2D" w14:textId="77777777" w:rsidR="00994D12" w:rsidRDefault="00994D12" w:rsidP="003B3E50">
      <w:pPr>
        <w:pStyle w:val="Podtytu"/>
        <w:jc w:val="right"/>
        <w:rPr>
          <w:rFonts w:asciiTheme="minorHAnsi" w:hAnsiTheme="minorHAnsi" w:cstheme="minorHAnsi"/>
          <w:b w:val="0"/>
          <w:sz w:val="22"/>
          <w:szCs w:val="22"/>
        </w:rPr>
      </w:pPr>
    </w:p>
    <w:p w14:paraId="08790702" w14:textId="77777777" w:rsidR="00E14FEB" w:rsidRDefault="003B3E50" w:rsidP="00E14FEB">
      <w:pPr>
        <w:pStyle w:val="Podtytu"/>
        <w:ind w:left="5954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FC3F86">
        <w:rPr>
          <w:rFonts w:asciiTheme="minorHAnsi" w:hAnsiTheme="minorHAnsi" w:cstheme="minorHAnsi"/>
          <w:b w:val="0"/>
          <w:sz w:val="22"/>
          <w:szCs w:val="22"/>
        </w:rPr>
        <w:t xml:space="preserve">Załącznik nr </w:t>
      </w:r>
      <w:r w:rsidR="00994D12">
        <w:rPr>
          <w:rFonts w:asciiTheme="minorHAnsi" w:hAnsiTheme="minorHAnsi" w:cstheme="minorHAnsi"/>
          <w:b w:val="0"/>
          <w:sz w:val="22"/>
          <w:szCs w:val="22"/>
        </w:rPr>
        <w:t>2</w:t>
      </w:r>
      <w:r w:rsidR="00E14FEB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65CB63ED" w14:textId="036AC3F5" w:rsidR="003B3E50" w:rsidRPr="00FC3F86" w:rsidRDefault="003B3E50" w:rsidP="00E14FEB">
      <w:pPr>
        <w:pStyle w:val="Podtytu"/>
        <w:ind w:left="6521" w:hanging="567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FC3F86">
        <w:rPr>
          <w:rFonts w:asciiTheme="minorHAnsi" w:hAnsiTheme="minorHAnsi" w:cstheme="minorHAnsi"/>
          <w:b w:val="0"/>
          <w:sz w:val="22"/>
          <w:szCs w:val="22"/>
        </w:rPr>
        <w:t xml:space="preserve">do </w:t>
      </w:r>
      <w:r w:rsidR="00FF7D42">
        <w:rPr>
          <w:rFonts w:asciiTheme="minorHAnsi" w:hAnsiTheme="minorHAnsi" w:cstheme="minorHAnsi"/>
          <w:b w:val="0"/>
          <w:sz w:val="22"/>
          <w:szCs w:val="22"/>
        </w:rPr>
        <w:t xml:space="preserve">umowy nr </w:t>
      </w:r>
      <w:r w:rsidR="00E14FEB">
        <w:rPr>
          <w:rFonts w:asciiTheme="minorHAnsi" w:hAnsiTheme="minorHAnsi" w:cstheme="minorHAnsi"/>
          <w:b w:val="0"/>
          <w:sz w:val="22"/>
          <w:szCs w:val="22"/>
        </w:rPr>
        <w:t>………………….…</w:t>
      </w:r>
      <w:r w:rsidR="00FF7D42">
        <w:rPr>
          <w:rFonts w:asciiTheme="minorHAnsi" w:hAnsiTheme="minorHAnsi" w:cstheme="minorHAnsi"/>
          <w:b w:val="0"/>
          <w:sz w:val="22"/>
          <w:szCs w:val="22"/>
        </w:rPr>
        <w:t>………</w:t>
      </w:r>
    </w:p>
    <w:p w14:paraId="46C560ED" w14:textId="77777777" w:rsidR="003B3E50" w:rsidRPr="00FC3F86" w:rsidRDefault="003B3E50" w:rsidP="003B3E50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118B9BD2" w14:textId="77777777" w:rsidR="003B3E50" w:rsidRPr="00FC3F86" w:rsidRDefault="003B3E50" w:rsidP="003B3E50">
      <w:pPr>
        <w:pStyle w:val="Tekstpodstawowy"/>
        <w:rPr>
          <w:rFonts w:asciiTheme="minorHAnsi" w:hAnsiTheme="minorHAnsi" w:cstheme="minorHAnsi"/>
          <w:szCs w:val="22"/>
        </w:rPr>
      </w:pPr>
    </w:p>
    <w:p w14:paraId="088A171F" w14:textId="403976D0" w:rsidR="006E781D" w:rsidRDefault="00FF7D42" w:rsidP="006E781D">
      <w:pPr>
        <w:keepNext/>
        <w:suppressAutoHyphens w:val="0"/>
        <w:spacing w:before="240" w:after="60" w:line="276" w:lineRule="auto"/>
        <w:ind w:left="89" w:right="3"/>
        <w:jc w:val="center"/>
        <w:outlineLvl w:val="0"/>
        <w:rPr>
          <w:rFonts w:ascii="Calibri" w:hAnsi="Calibri" w:cs="Calibri"/>
          <w:b/>
          <w:bCs/>
          <w:kern w:val="32"/>
          <w:sz w:val="24"/>
          <w:szCs w:val="24"/>
          <w:lang w:eastAsia="en-US"/>
        </w:rPr>
      </w:pPr>
      <w:r>
        <w:rPr>
          <w:rFonts w:ascii="Calibri" w:hAnsi="Calibri" w:cs="Calibri"/>
          <w:b/>
          <w:bCs/>
          <w:kern w:val="32"/>
          <w:sz w:val="24"/>
          <w:szCs w:val="24"/>
          <w:lang w:eastAsia="en-US"/>
        </w:rPr>
        <w:t>PROTOKÓŁ ODBIORU KOŃCOWEGO</w:t>
      </w:r>
    </w:p>
    <w:p w14:paraId="637BB5F6" w14:textId="77777777" w:rsidR="00FF7D42" w:rsidRDefault="00FF7D42" w:rsidP="006E781D">
      <w:pPr>
        <w:keepNext/>
        <w:suppressAutoHyphens w:val="0"/>
        <w:spacing w:before="240" w:after="60" w:line="276" w:lineRule="auto"/>
        <w:ind w:left="89" w:right="3"/>
        <w:jc w:val="center"/>
        <w:outlineLvl w:val="0"/>
        <w:rPr>
          <w:rFonts w:ascii="Calibri" w:hAnsi="Calibri" w:cs="Calibri"/>
          <w:b/>
          <w:bCs/>
          <w:kern w:val="32"/>
          <w:sz w:val="24"/>
          <w:szCs w:val="24"/>
          <w:lang w:eastAsia="en-US"/>
        </w:rPr>
      </w:pPr>
    </w:p>
    <w:p w14:paraId="1E99102D" w14:textId="1B3BC614" w:rsidR="00FF7D42" w:rsidRDefault="00FF7D42" w:rsidP="00FF7D42">
      <w:pPr>
        <w:keepNext/>
        <w:suppressAutoHyphens w:val="0"/>
        <w:spacing w:before="120" w:after="120" w:line="276" w:lineRule="auto"/>
        <w:ind w:left="91" w:right="6"/>
        <w:jc w:val="both"/>
        <w:outlineLvl w:val="0"/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</w:pPr>
      <w:r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 xml:space="preserve">sporządzony ……………..…….. roku </w:t>
      </w:r>
    </w:p>
    <w:p w14:paraId="0114EE52" w14:textId="3018C8FF" w:rsidR="00FF7D42" w:rsidRDefault="00FF7D42" w:rsidP="00FF7D42">
      <w:pPr>
        <w:keepNext/>
        <w:suppressAutoHyphens w:val="0"/>
        <w:spacing w:before="120" w:after="120" w:line="276" w:lineRule="auto"/>
        <w:ind w:left="91" w:right="6"/>
        <w:jc w:val="both"/>
        <w:outlineLvl w:val="0"/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</w:pPr>
      <w:r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 xml:space="preserve">Zamawiający: </w:t>
      </w:r>
      <w:r w:rsidR="00ED6424"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>………………………………………………</w:t>
      </w:r>
      <w:r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>…………………………………………………………..………</w:t>
      </w:r>
    </w:p>
    <w:p w14:paraId="3B9E7C4C" w14:textId="17E874D7" w:rsidR="00FF7D42" w:rsidRPr="00FF7D42" w:rsidRDefault="00FF7D42" w:rsidP="00FF7D42">
      <w:pPr>
        <w:keepNext/>
        <w:suppressAutoHyphens w:val="0"/>
        <w:spacing w:before="120" w:after="120" w:line="276" w:lineRule="auto"/>
        <w:ind w:left="91" w:right="6"/>
        <w:jc w:val="both"/>
        <w:outlineLvl w:val="0"/>
        <w:rPr>
          <w:rFonts w:ascii="Calibri" w:hAnsi="Calibri" w:cs="Calibri"/>
          <w:bCs/>
          <w:i/>
          <w:color w:val="000000" w:themeColor="text1"/>
          <w:kern w:val="32"/>
          <w:sz w:val="24"/>
          <w:szCs w:val="24"/>
          <w:lang w:eastAsia="en-US"/>
        </w:rPr>
      </w:pPr>
      <w:r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>Wykonawca: ………………………</w:t>
      </w:r>
      <w:r w:rsidR="00ED6424"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>…………………………………………...</w:t>
      </w:r>
      <w:r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>……………………………….……………..</w:t>
      </w:r>
    </w:p>
    <w:p w14:paraId="4FABD786" w14:textId="77777777" w:rsidR="00FF7D42" w:rsidRDefault="00FF7D42" w:rsidP="006E781D">
      <w:pPr>
        <w:keepNext/>
        <w:suppressAutoHyphens w:val="0"/>
        <w:spacing w:before="120" w:after="120" w:line="276" w:lineRule="auto"/>
        <w:ind w:left="91" w:right="6"/>
        <w:jc w:val="center"/>
        <w:outlineLvl w:val="0"/>
        <w:rPr>
          <w:rFonts w:ascii="Calibri" w:hAnsi="Calibri" w:cs="Calibri"/>
          <w:bCs/>
          <w:i/>
          <w:color w:val="FF0000"/>
          <w:kern w:val="32"/>
          <w:sz w:val="24"/>
          <w:szCs w:val="24"/>
          <w:lang w:eastAsia="en-US"/>
        </w:rPr>
      </w:pPr>
    </w:p>
    <w:p w14:paraId="76EE3E9C" w14:textId="7AA40771" w:rsidR="00E45B21" w:rsidRPr="00EC3D44" w:rsidRDefault="000E70A9" w:rsidP="00D92842">
      <w:pPr>
        <w:suppressAutoHyphens w:val="0"/>
        <w:spacing w:line="276" w:lineRule="auto"/>
        <w:jc w:val="both"/>
        <w:rPr>
          <w:rFonts w:ascii="Calibri" w:eastAsia="Cambria" w:hAnsi="Calibri" w:cs="Calibri"/>
          <w:sz w:val="24"/>
          <w:szCs w:val="24"/>
          <w:lang w:eastAsia="en-US"/>
        </w:rPr>
      </w:pPr>
      <w:r w:rsidRPr="000E70A9"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 xml:space="preserve">Protokół dotyczy </w:t>
      </w:r>
      <w:r w:rsidR="00FF7D42" w:rsidRPr="000E70A9"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>umow</w:t>
      </w:r>
      <w:r w:rsidRPr="000E70A9"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>y</w:t>
      </w:r>
      <w:r w:rsidR="00FF7D42" w:rsidRPr="000E70A9">
        <w:rPr>
          <w:rFonts w:ascii="Calibri" w:hAnsi="Calibri" w:cs="Calibri"/>
          <w:bCs/>
          <w:iCs/>
          <w:color w:val="000000" w:themeColor="text1"/>
          <w:kern w:val="32"/>
          <w:sz w:val="24"/>
          <w:szCs w:val="24"/>
          <w:lang w:eastAsia="en-US"/>
        </w:rPr>
        <w:t xml:space="preserve"> nr ……………………………………. </w:t>
      </w:r>
      <w:r w:rsidR="003B3E50" w:rsidRPr="000E70A9">
        <w:rPr>
          <w:rFonts w:ascii="Calibri" w:eastAsia="Cambria" w:hAnsi="Calibri" w:cs="Calibri"/>
          <w:iCs/>
          <w:sz w:val="24"/>
          <w:szCs w:val="24"/>
          <w:lang w:eastAsia="en-US"/>
        </w:rPr>
        <w:t>na</w:t>
      </w:r>
      <w:r w:rsidR="003B3E50" w:rsidRPr="000E70A9">
        <w:rPr>
          <w:rFonts w:ascii="Calibri" w:eastAsia="Cambria" w:hAnsi="Calibri" w:cs="Calibri"/>
          <w:b/>
          <w:iCs/>
          <w:sz w:val="24"/>
          <w:szCs w:val="24"/>
          <w:lang w:eastAsia="en-US"/>
        </w:rPr>
        <w:t xml:space="preserve"> „</w:t>
      </w:r>
      <w:r w:rsidR="00793858" w:rsidRPr="006E781D">
        <w:rPr>
          <w:rFonts w:ascii="Calibri" w:eastAsia="Cambria" w:hAnsi="Calibri" w:cs="Calibri"/>
          <w:b/>
          <w:sz w:val="24"/>
          <w:szCs w:val="24"/>
          <w:lang w:eastAsia="en-US"/>
        </w:rPr>
        <w:t>Wykonanie inwentaryzacji przyrodniczej i</w:t>
      </w:r>
      <w:r w:rsidR="00FF7D42">
        <w:rPr>
          <w:rFonts w:ascii="Calibri" w:eastAsia="Cambria" w:hAnsi="Calibri" w:cs="Calibri"/>
          <w:b/>
          <w:sz w:val="24"/>
          <w:szCs w:val="24"/>
          <w:lang w:eastAsia="en-US"/>
        </w:rPr>
        <w:t> </w:t>
      </w:r>
      <w:proofErr w:type="spellStart"/>
      <w:r w:rsidR="00793858" w:rsidRPr="006E781D">
        <w:rPr>
          <w:rFonts w:ascii="Calibri" w:eastAsia="Cambria" w:hAnsi="Calibri" w:cs="Calibri"/>
          <w:b/>
          <w:sz w:val="24"/>
          <w:szCs w:val="24"/>
          <w:lang w:eastAsia="en-US"/>
        </w:rPr>
        <w:t>chiropterologicznej</w:t>
      </w:r>
      <w:proofErr w:type="spellEnd"/>
      <w:r w:rsidR="00793858" w:rsidRPr="006E781D">
        <w:rPr>
          <w:rFonts w:ascii="Calibri" w:eastAsia="Cambria" w:hAnsi="Calibri" w:cs="Calibri"/>
          <w:b/>
          <w:sz w:val="24"/>
          <w:szCs w:val="24"/>
          <w:lang w:eastAsia="en-US"/>
        </w:rPr>
        <w:t xml:space="preserve"> w zakresie występowania chronionych gatunków</w:t>
      </w:r>
      <w:r w:rsidR="00666513">
        <w:rPr>
          <w:rFonts w:ascii="Calibri" w:eastAsia="Cambria" w:hAnsi="Calibri" w:cs="Calibri"/>
          <w:b/>
          <w:sz w:val="24"/>
          <w:szCs w:val="24"/>
          <w:lang w:eastAsia="en-US"/>
        </w:rPr>
        <w:t xml:space="preserve"> </w:t>
      </w:r>
      <w:r w:rsidR="00793858" w:rsidRPr="006E781D">
        <w:rPr>
          <w:rFonts w:ascii="Calibri" w:eastAsia="Cambria" w:hAnsi="Calibri" w:cs="Calibri"/>
          <w:b/>
          <w:sz w:val="24"/>
          <w:szCs w:val="24"/>
          <w:lang w:eastAsia="en-US"/>
        </w:rPr>
        <w:t>zwierząt objętych ochroną gatunkową, ze</w:t>
      </w:r>
      <w:r w:rsidR="006E781D">
        <w:rPr>
          <w:rFonts w:ascii="Calibri" w:eastAsia="Cambria" w:hAnsi="Calibri" w:cs="Calibri"/>
          <w:b/>
          <w:sz w:val="24"/>
          <w:szCs w:val="24"/>
          <w:lang w:eastAsia="en-US"/>
        </w:rPr>
        <w:t> </w:t>
      </w:r>
      <w:r w:rsidR="00793858" w:rsidRPr="006E781D">
        <w:rPr>
          <w:rFonts w:ascii="Calibri" w:eastAsia="Cambria" w:hAnsi="Calibri" w:cs="Calibri"/>
          <w:b/>
          <w:sz w:val="24"/>
          <w:szCs w:val="24"/>
          <w:lang w:eastAsia="en-US"/>
        </w:rPr>
        <w:t>szczególnym uwzględnieniem ptaków i</w:t>
      </w:r>
      <w:r w:rsidR="00666513">
        <w:rPr>
          <w:rFonts w:ascii="Calibri" w:eastAsia="Cambria" w:hAnsi="Calibri" w:cs="Calibri"/>
          <w:b/>
          <w:sz w:val="24"/>
          <w:szCs w:val="24"/>
          <w:lang w:eastAsia="en-US"/>
        </w:rPr>
        <w:t> </w:t>
      </w:r>
      <w:r w:rsidR="00793858" w:rsidRPr="006E781D">
        <w:rPr>
          <w:rFonts w:ascii="Calibri" w:eastAsia="Cambria" w:hAnsi="Calibri" w:cs="Calibri"/>
          <w:b/>
          <w:sz w:val="24"/>
          <w:szCs w:val="24"/>
          <w:lang w:eastAsia="en-US"/>
        </w:rPr>
        <w:t>nietoperzy w obiekcie Izby Administracji Skarbowej w Kielcach</w:t>
      </w:r>
      <w:r w:rsidR="003B3E50" w:rsidRPr="006E781D">
        <w:rPr>
          <w:rFonts w:ascii="Calibri" w:eastAsia="Cambria" w:hAnsi="Calibri" w:cs="Calibri"/>
          <w:b/>
          <w:sz w:val="24"/>
          <w:szCs w:val="24"/>
          <w:lang w:eastAsia="en-US"/>
        </w:rPr>
        <w:t>”</w:t>
      </w:r>
      <w:r w:rsidR="00793858" w:rsidRPr="006E781D">
        <w:rPr>
          <w:rFonts w:ascii="Calibri" w:eastAsia="Cambria" w:hAnsi="Calibri" w:cs="Calibri"/>
          <w:b/>
          <w:sz w:val="24"/>
          <w:szCs w:val="24"/>
          <w:lang w:eastAsia="en-US"/>
        </w:rPr>
        <w:t xml:space="preserve"> – część …</w:t>
      </w:r>
      <w:r w:rsidR="00FF7D42">
        <w:rPr>
          <w:rFonts w:ascii="Calibri" w:eastAsia="Cambria" w:hAnsi="Calibri" w:cs="Calibri"/>
          <w:b/>
          <w:sz w:val="24"/>
          <w:szCs w:val="24"/>
          <w:lang w:eastAsia="en-US"/>
        </w:rPr>
        <w:t>…………..</w:t>
      </w:r>
      <w:r w:rsidR="00793858" w:rsidRPr="006E781D">
        <w:rPr>
          <w:rFonts w:ascii="Calibri" w:eastAsia="Cambria" w:hAnsi="Calibri" w:cs="Calibri"/>
          <w:b/>
          <w:sz w:val="24"/>
          <w:szCs w:val="24"/>
          <w:lang w:eastAsia="en-US"/>
        </w:rPr>
        <w:t>..</w:t>
      </w:r>
      <w:r w:rsidR="00793858" w:rsidRPr="006E781D">
        <w:rPr>
          <w:rStyle w:val="Odwoanieprzypisudolnego"/>
          <w:rFonts w:ascii="Calibri" w:eastAsia="Cambria" w:hAnsi="Calibri" w:cs="Calibri"/>
          <w:b/>
          <w:sz w:val="24"/>
          <w:szCs w:val="24"/>
          <w:lang w:eastAsia="en-US"/>
        </w:rPr>
        <w:footnoteReference w:id="1"/>
      </w:r>
      <w:r w:rsidR="00793858" w:rsidRPr="006E781D">
        <w:rPr>
          <w:rFonts w:ascii="Calibri" w:eastAsia="Cambria" w:hAnsi="Calibri" w:cs="Calibri"/>
          <w:b/>
          <w:sz w:val="24"/>
          <w:szCs w:val="24"/>
          <w:lang w:eastAsia="en-US"/>
        </w:rPr>
        <w:t xml:space="preserve"> zamówienia</w:t>
      </w:r>
      <w:r w:rsidR="00E45B21" w:rsidRPr="006E781D">
        <w:rPr>
          <w:rFonts w:ascii="Calibri" w:eastAsia="Cambria" w:hAnsi="Calibri" w:cs="Calibri"/>
          <w:sz w:val="24"/>
          <w:szCs w:val="24"/>
          <w:lang w:eastAsia="en-US"/>
        </w:rPr>
        <w:t xml:space="preserve"> realizowan</w:t>
      </w:r>
      <w:r>
        <w:rPr>
          <w:rFonts w:ascii="Calibri" w:eastAsia="Cambria" w:hAnsi="Calibri" w:cs="Calibri"/>
          <w:sz w:val="24"/>
          <w:szCs w:val="24"/>
          <w:lang w:eastAsia="en-US"/>
        </w:rPr>
        <w:t>ej</w:t>
      </w:r>
      <w:r w:rsidR="00E45B21" w:rsidRPr="006E781D">
        <w:rPr>
          <w:rFonts w:ascii="Calibri" w:eastAsia="Cambria" w:hAnsi="Calibri" w:cs="Calibri"/>
          <w:sz w:val="24"/>
          <w:szCs w:val="24"/>
          <w:lang w:eastAsia="en-US"/>
        </w:rPr>
        <w:t xml:space="preserve"> w</w:t>
      </w:r>
      <w:r w:rsidR="00FF7D42">
        <w:rPr>
          <w:rFonts w:ascii="Calibri" w:eastAsia="Cambria" w:hAnsi="Calibri" w:cs="Calibri"/>
          <w:sz w:val="24"/>
          <w:szCs w:val="24"/>
          <w:lang w:eastAsia="en-US"/>
        </w:rPr>
        <w:t> </w:t>
      </w:r>
      <w:r w:rsidR="00E45B21" w:rsidRPr="006E781D">
        <w:rPr>
          <w:rFonts w:ascii="Calibri" w:eastAsia="Cambria" w:hAnsi="Calibri" w:cs="Calibri"/>
          <w:sz w:val="24"/>
          <w:szCs w:val="24"/>
          <w:lang w:eastAsia="en-US"/>
        </w:rPr>
        <w:t>ramach programu „</w:t>
      </w:r>
      <w:r w:rsidR="00E45B21" w:rsidRPr="00EC3D44">
        <w:rPr>
          <w:rFonts w:ascii="Calibri" w:eastAsia="Cambria" w:hAnsi="Calibri" w:cs="Calibri"/>
          <w:sz w:val="24"/>
          <w:szCs w:val="24"/>
          <w:lang w:eastAsia="en-US"/>
        </w:rPr>
        <w:t>Fundusze Europejskie na Infrastrukturę, Klimat, Środowisko 2021</w:t>
      </w:r>
      <w:r w:rsidR="00FF7D42" w:rsidRPr="00EC3D44">
        <w:rPr>
          <w:rFonts w:ascii="Calibri" w:eastAsia="Cambria" w:hAnsi="Calibri" w:cs="Calibri"/>
          <w:sz w:val="24"/>
          <w:szCs w:val="24"/>
          <w:lang w:eastAsia="en-US"/>
        </w:rPr>
        <w:sym w:font="Symbol" w:char="F02D"/>
      </w:r>
      <w:r w:rsidR="00E45B21" w:rsidRPr="00EC3D44">
        <w:rPr>
          <w:rFonts w:ascii="Calibri" w:eastAsia="Cambria" w:hAnsi="Calibri" w:cs="Calibri"/>
          <w:sz w:val="24"/>
          <w:szCs w:val="24"/>
          <w:lang w:eastAsia="en-US"/>
        </w:rPr>
        <w:t xml:space="preserve">2027” działanie FENX.01.01 Efektywność energetyczna priorytet </w:t>
      </w:r>
      <w:r w:rsidR="00143465" w:rsidRPr="00EC3D44">
        <w:rPr>
          <w:rFonts w:ascii="Calibri" w:eastAsia="Calibri" w:hAnsi="Calibri" w:cs="Calibri"/>
          <w:sz w:val="24"/>
          <w:szCs w:val="24"/>
          <w:lang w:eastAsia="en-US"/>
        </w:rPr>
        <w:t>FENX.01 Wsparcie sektorów energetyka i środowisko</w:t>
      </w:r>
      <w:r w:rsidR="00143465" w:rsidRPr="00EC3D44">
        <w:rPr>
          <w:rFonts w:ascii="Cambria" w:eastAsia="Cambria" w:hAnsi="Cambria"/>
          <w:sz w:val="24"/>
          <w:szCs w:val="24"/>
          <w:lang w:eastAsia="en-US"/>
        </w:rPr>
        <w:t xml:space="preserve"> </w:t>
      </w:r>
      <w:r w:rsidR="00143465" w:rsidRPr="00EC3D44">
        <w:rPr>
          <w:rFonts w:ascii="Calibri" w:eastAsia="Calibri" w:hAnsi="Calibri" w:cs="Calibri"/>
          <w:sz w:val="24"/>
          <w:szCs w:val="24"/>
          <w:lang w:eastAsia="en-US"/>
        </w:rPr>
        <w:t>z Funduszu Spójności</w:t>
      </w:r>
      <w:r w:rsidR="00FF7D42" w:rsidRPr="00EC3D44">
        <w:rPr>
          <w:rFonts w:ascii="Calibri" w:eastAsia="Cambria" w:hAnsi="Calibri" w:cs="Calibri"/>
          <w:sz w:val="24"/>
          <w:szCs w:val="24"/>
          <w:lang w:eastAsia="en-US"/>
        </w:rPr>
        <w:t>.</w:t>
      </w:r>
    </w:p>
    <w:p w14:paraId="433AB217" w14:textId="77777777" w:rsidR="00666513" w:rsidRPr="00EC3D44" w:rsidRDefault="00666513" w:rsidP="00D92842">
      <w:pPr>
        <w:pStyle w:val="Default"/>
        <w:tabs>
          <w:tab w:val="left" w:pos="426"/>
        </w:tabs>
        <w:spacing w:line="276" w:lineRule="auto"/>
        <w:jc w:val="both"/>
        <w:rPr>
          <w:rFonts w:asciiTheme="minorHAnsi" w:eastAsia="SimSun" w:hAnsiTheme="minorHAnsi" w:cstheme="minorHAnsi"/>
          <w:color w:val="auto"/>
          <w:kern w:val="1"/>
          <w:lang w:eastAsia="ar-SA"/>
        </w:rPr>
      </w:pPr>
      <w:r w:rsidRPr="00EC3D44">
        <w:rPr>
          <w:rFonts w:ascii="Calibri" w:eastAsia="Calibri" w:hAnsi="Calibri" w:cs="Calibri"/>
          <w:color w:val="auto"/>
          <w:lang w:eastAsia="en-US"/>
        </w:rPr>
        <w:t>Nr umowy o dofinansowanie ………………………………………..…………..</w:t>
      </w:r>
      <w:r w:rsidRPr="00EC3D44">
        <w:rPr>
          <w:rStyle w:val="Odwoanieprzypisudolnego"/>
          <w:rFonts w:ascii="Calibri" w:eastAsia="Calibri" w:hAnsi="Calibri" w:cs="Calibri"/>
          <w:color w:val="auto"/>
          <w:lang w:eastAsia="en-US"/>
        </w:rPr>
        <w:footnoteReference w:id="2"/>
      </w:r>
    </w:p>
    <w:p w14:paraId="523480B6" w14:textId="77777777" w:rsidR="00666513" w:rsidRDefault="00666513" w:rsidP="00FF7D42">
      <w:pPr>
        <w:suppressAutoHyphens w:val="0"/>
        <w:spacing w:line="276" w:lineRule="auto"/>
        <w:rPr>
          <w:rFonts w:ascii="Calibri" w:eastAsia="Cambria" w:hAnsi="Calibri" w:cs="Calibri"/>
          <w:sz w:val="24"/>
          <w:szCs w:val="24"/>
          <w:lang w:eastAsia="en-US"/>
        </w:rPr>
      </w:pPr>
    </w:p>
    <w:p w14:paraId="6B5FB6A4" w14:textId="1D143A57" w:rsidR="00666513" w:rsidRDefault="00666513">
      <w:pPr>
        <w:pStyle w:val="Akapitzlist"/>
        <w:numPr>
          <w:ilvl w:val="0"/>
          <w:numId w:val="4"/>
        </w:numPr>
        <w:spacing w:line="360" w:lineRule="auto"/>
        <w:ind w:left="426"/>
        <w:jc w:val="both"/>
        <w:rPr>
          <w:rFonts w:eastAsia="Cambria" w:cs="Calibri"/>
          <w:bCs/>
          <w:sz w:val="24"/>
          <w:szCs w:val="24"/>
        </w:rPr>
      </w:pPr>
      <w:r w:rsidRPr="00D92842">
        <w:rPr>
          <w:rFonts w:eastAsia="Cambria" w:cs="Calibri"/>
          <w:bCs/>
          <w:sz w:val="24"/>
          <w:szCs w:val="24"/>
        </w:rPr>
        <w:t xml:space="preserve">Przedmiot umowy został zrealizowany </w:t>
      </w:r>
      <w:r w:rsidR="00D92842" w:rsidRPr="00D92842">
        <w:rPr>
          <w:rFonts w:eastAsia="Cambria" w:cs="Calibri"/>
          <w:b/>
          <w:sz w:val="24"/>
          <w:szCs w:val="24"/>
        </w:rPr>
        <w:t>zgodnie / niezgodnie</w:t>
      </w:r>
      <w:r w:rsidR="00D92842" w:rsidRPr="00D92842">
        <w:rPr>
          <w:rFonts w:eastAsia="Cambria" w:cs="Calibri"/>
          <w:bCs/>
          <w:sz w:val="24"/>
          <w:szCs w:val="24"/>
        </w:rPr>
        <w:t xml:space="preserve"> </w:t>
      </w:r>
      <w:r w:rsidR="00D92842" w:rsidRPr="00CC621E">
        <w:rPr>
          <w:rFonts w:eastAsia="Cambria" w:cs="Calibri"/>
          <w:bCs/>
          <w:i/>
          <w:iCs/>
        </w:rPr>
        <w:t>(niewłaściwe skreślić)</w:t>
      </w:r>
      <w:r w:rsidR="00D92842" w:rsidRPr="00CC621E">
        <w:rPr>
          <w:rFonts w:eastAsia="Cambria" w:cs="Calibri"/>
          <w:bCs/>
        </w:rPr>
        <w:t xml:space="preserve"> </w:t>
      </w:r>
      <w:r w:rsidR="00D92842" w:rsidRPr="00D92842">
        <w:rPr>
          <w:rFonts w:eastAsia="Cambria" w:cs="Calibri"/>
          <w:bCs/>
          <w:sz w:val="24"/>
          <w:szCs w:val="24"/>
        </w:rPr>
        <w:t>z</w:t>
      </w:r>
      <w:r w:rsidR="00D92842">
        <w:rPr>
          <w:rFonts w:eastAsia="Cambria" w:cs="Calibri"/>
          <w:bCs/>
          <w:sz w:val="24"/>
          <w:szCs w:val="24"/>
        </w:rPr>
        <w:t> </w:t>
      </w:r>
      <w:r w:rsidR="00D92842" w:rsidRPr="00D92842">
        <w:rPr>
          <w:rFonts w:eastAsia="Cambria" w:cs="Calibri"/>
          <w:bCs/>
          <w:sz w:val="24"/>
          <w:szCs w:val="24"/>
        </w:rPr>
        <w:t>zawartą umową</w:t>
      </w:r>
      <w:r w:rsidR="00D92842">
        <w:rPr>
          <w:rFonts w:eastAsia="Cambria" w:cs="Calibri"/>
          <w:bCs/>
          <w:sz w:val="24"/>
          <w:szCs w:val="24"/>
        </w:rPr>
        <w:t>.</w:t>
      </w:r>
    </w:p>
    <w:p w14:paraId="67D89E6C" w14:textId="640C55F9" w:rsidR="00D92842" w:rsidRDefault="00D92842">
      <w:pPr>
        <w:pStyle w:val="Akapitzlist"/>
        <w:numPr>
          <w:ilvl w:val="0"/>
          <w:numId w:val="4"/>
        </w:numPr>
        <w:spacing w:line="360" w:lineRule="auto"/>
        <w:ind w:left="426"/>
        <w:jc w:val="both"/>
        <w:rPr>
          <w:rFonts w:eastAsia="Cambria" w:cs="Calibri"/>
          <w:bCs/>
          <w:sz w:val="24"/>
          <w:szCs w:val="24"/>
        </w:rPr>
      </w:pPr>
      <w:r>
        <w:rPr>
          <w:rFonts w:eastAsia="Cambria" w:cs="Calibri"/>
          <w:bCs/>
          <w:sz w:val="24"/>
          <w:szCs w:val="24"/>
        </w:rPr>
        <w:t xml:space="preserve">Podczas odbioru </w:t>
      </w:r>
      <w:r w:rsidRPr="00CC621E">
        <w:rPr>
          <w:rFonts w:eastAsia="Cambria" w:cs="Calibri"/>
          <w:bCs/>
          <w:i/>
          <w:iCs/>
        </w:rPr>
        <w:t>(niewłaściwe skreślić)</w:t>
      </w:r>
      <w:r w:rsidRPr="00D92842">
        <w:rPr>
          <w:rFonts w:eastAsia="Cambria" w:cs="Calibri"/>
          <w:bCs/>
          <w:sz w:val="24"/>
          <w:szCs w:val="24"/>
        </w:rPr>
        <w:t>:</w:t>
      </w:r>
    </w:p>
    <w:p w14:paraId="34465D42" w14:textId="77777777" w:rsidR="00D92842" w:rsidRDefault="00D92842">
      <w:pPr>
        <w:pStyle w:val="Akapitzlist"/>
        <w:numPr>
          <w:ilvl w:val="0"/>
          <w:numId w:val="5"/>
        </w:numPr>
        <w:spacing w:line="360" w:lineRule="auto"/>
        <w:jc w:val="both"/>
        <w:rPr>
          <w:rFonts w:eastAsia="Cambria" w:cs="Calibri"/>
          <w:bCs/>
          <w:sz w:val="24"/>
          <w:szCs w:val="24"/>
        </w:rPr>
      </w:pPr>
      <w:r w:rsidRPr="00D92842">
        <w:rPr>
          <w:rFonts w:eastAsia="Cambria" w:cs="Calibri"/>
          <w:bCs/>
          <w:sz w:val="24"/>
          <w:szCs w:val="24"/>
        </w:rPr>
        <w:t xml:space="preserve">nie stwierdzono </w:t>
      </w:r>
      <w:r>
        <w:rPr>
          <w:rFonts w:eastAsia="Cambria" w:cs="Calibri"/>
          <w:bCs/>
          <w:sz w:val="24"/>
          <w:szCs w:val="24"/>
        </w:rPr>
        <w:t xml:space="preserve">wad </w:t>
      </w:r>
    </w:p>
    <w:p w14:paraId="14466A21" w14:textId="3364C9DE" w:rsidR="00D92842" w:rsidRDefault="00D92842">
      <w:pPr>
        <w:pStyle w:val="Akapitzlist"/>
        <w:numPr>
          <w:ilvl w:val="0"/>
          <w:numId w:val="5"/>
        </w:numPr>
        <w:spacing w:line="360" w:lineRule="auto"/>
        <w:jc w:val="both"/>
        <w:rPr>
          <w:rFonts w:eastAsia="Cambria" w:cs="Calibri"/>
          <w:bCs/>
          <w:sz w:val="24"/>
          <w:szCs w:val="24"/>
        </w:rPr>
      </w:pPr>
      <w:r w:rsidRPr="00D92842">
        <w:rPr>
          <w:rFonts w:eastAsia="Cambria" w:cs="Calibri"/>
          <w:bCs/>
          <w:sz w:val="24"/>
          <w:szCs w:val="24"/>
        </w:rPr>
        <w:t xml:space="preserve">stwierdzono </w:t>
      </w:r>
      <w:r>
        <w:rPr>
          <w:rFonts w:eastAsia="Cambria" w:cs="Calibri"/>
          <w:bCs/>
          <w:sz w:val="24"/>
          <w:szCs w:val="24"/>
        </w:rPr>
        <w:t>następujące wady:</w:t>
      </w:r>
    </w:p>
    <w:p w14:paraId="7F995278" w14:textId="0CD01FC6" w:rsidR="00841B9F" w:rsidRPr="00841B9F" w:rsidRDefault="00D92842" w:rsidP="00841B9F">
      <w:pPr>
        <w:pStyle w:val="Akapitzlist"/>
        <w:spacing w:line="360" w:lineRule="auto"/>
        <w:ind w:left="1204"/>
        <w:jc w:val="both"/>
        <w:rPr>
          <w:rFonts w:eastAsia="Cambria" w:cs="Calibri"/>
          <w:bCs/>
          <w:sz w:val="24"/>
          <w:szCs w:val="24"/>
        </w:rPr>
      </w:pPr>
      <w:r w:rsidRPr="00D92842">
        <w:rPr>
          <w:rFonts w:eastAsia="Cambria" w:cs="Calibri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Cambria" w:cs="Calibri"/>
          <w:bCs/>
          <w:sz w:val="24"/>
          <w:szCs w:val="24"/>
        </w:rPr>
        <w:t>…..</w:t>
      </w:r>
    </w:p>
    <w:p w14:paraId="63C8CB8C" w14:textId="1EA634A1" w:rsidR="00841B9F" w:rsidRDefault="00841B9F">
      <w:pPr>
        <w:pStyle w:val="Akapitzlist"/>
        <w:numPr>
          <w:ilvl w:val="0"/>
          <w:numId w:val="4"/>
        </w:numPr>
        <w:spacing w:line="360" w:lineRule="auto"/>
        <w:ind w:left="426"/>
        <w:jc w:val="both"/>
        <w:rPr>
          <w:rFonts w:eastAsia="Cambria" w:cs="Calibri"/>
          <w:bCs/>
          <w:sz w:val="24"/>
          <w:szCs w:val="24"/>
        </w:rPr>
      </w:pPr>
      <w:r>
        <w:rPr>
          <w:rFonts w:eastAsia="Cambria" w:cs="Calibri"/>
          <w:bCs/>
          <w:sz w:val="24"/>
          <w:szCs w:val="24"/>
        </w:rPr>
        <w:t>Termin usunięcia wad: ………………………….</w:t>
      </w:r>
    </w:p>
    <w:p w14:paraId="36081C8C" w14:textId="77777777" w:rsidR="00E14FEB" w:rsidRDefault="00D92842">
      <w:pPr>
        <w:pStyle w:val="Akapitzlist"/>
        <w:numPr>
          <w:ilvl w:val="0"/>
          <w:numId w:val="4"/>
        </w:numPr>
        <w:spacing w:line="360" w:lineRule="auto"/>
        <w:ind w:left="426"/>
        <w:rPr>
          <w:rFonts w:cs="Calibri"/>
          <w:sz w:val="24"/>
          <w:szCs w:val="24"/>
          <w:lang w:eastAsia="pl-PL"/>
        </w:rPr>
      </w:pPr>
      <w:r w:rsidRPr="00D92842">
        <w:rPr>
          <w:rFonts w:cs="Calibri"/>
          <w:sz w:val="24"/>
          <w:szCs w:val="24"/>
          <w:lang w:eastAsia="pl-PL"/>
        </w:rPr>
        <w:t xml:space="preserve">Wykaz </w:t>
      </w:r>
      <w:r w:rsidR="00E14FEB">
        <w:rPr>
          <w:rFonts w:cs="Calibri"/>
          <w:sz w:val="24"/>
          <w:szCs w:val="24"/>
          <w:lang w:eastAsia="pl-PL"/>
        </w:rPr>
        <w:t xml:space="preserve">odbieranych </w:t>
      </w:r>
      <w:r w:rsidRPr="00D92842">
        <w:rPr>
          <w:rFonts w:cs="Calibri"/>
          <w:sz w:val="24"/>
          <w:szCs w:val="24"/>
          <w:lang w:eastAsia="pl-PL"/>
        </w:rPr>
        <w:t>dokumentów:</w:t>
      </w:r>
    </w:p>
    <w:p w14:paraId="69244C72" w14:textId="5E7F3894" w:rsidR="00D92842" w:rsidRDefault="00D92842">
      <w:pPr>
        <w:pStyle w:val="Akapitzlist"/>
        <w:numPr>
          <w:ilvl w:val="0"/>
          <w:numId w:val="6"/>
        </w:numPr>
        <w:spacing w:line="360" w:lineRule="auto"/>
        <w:rPr>
          <w:rFonts w:cs="Calibri"/>
          <w:sz w:val="24"/>
          <w:szCs w:val="24"/>
          <w:lang w:eastAsia="pl-PL"/>
        </w:rPr>
      </w:pPr>
      <w:r w:rsidRPr="00E14FEB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</w:t>
      </w:r>
    </w:p>
    <w:p w14:paraId="47A12DD9" w14:textId="77777777" w:rsidR="00E14FEB" w:rsidRDefault="00D92842">
      <w:pPr>
        <w:pStyle w:val="Akapitzlist"/>
        <w:numPr>
          <w:ilvl w:val="0"/>
          <w:numId w:val="6"/>
        </w:numPr>
        <w:spacing w:line="360" w:lineRule="auto"/>
        <w:rPr>
          <w:rFonts w:cs="Calibri"/>
          <w:sz w:val="24"/>
          <w:szCs w:val="24"/>
          <w:lang w:eastAsia="pl-PL"/>
        </w:rPr>
      </w:pPr>
      <w:r w:rsidRPr="00E14FEB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54B9B83E" w14:textId="77777777" w:rsidR="00E14FEB" w:rsidRDefault="00D92842">
      <w:pPr>
        <w:pStyle w:val="Akapitzlist"/>
        <w:numPr>
          <w:ilvl w:val="0"/>
          <w:numId w:val="6"/>
        </w:numPr>
        <w:spacing w:line="360" w:lineRule="auto"/>
        <w:rPr>
          <w:rFonts w:cs="Calibri"/>
          <w:sz w:val="24"/>
          <w:szCs w:val="24"/>
          <w:lang w:eastAsia="pl-PL"/>
        </w:rPr>
      </w:pPr>
      <w:r w:rsidRPr="00E14FEB">
        <w:rPr>
          <w:rFonts w:cs="Calibri"/>
          <w:sz w:val="24"/>
          <w:szCs w:val="24"/>
          <w:lang w:eastAsia="pl-PL"/>
        </w:rPr>
        <w:lastRenderedPageBreak/>
        <w:t>……………………………………………………………………………………………………………………………</w:t>
      </w:r>
    </w:p>
    <w:p w14:paraId="143F25FE" w14:textId="73DDF4F1" w:rsidR="00D92842" w:rsidRDefault="00D92842">
      <w:pPr>
        <w:pStyle w:val="Akapitzlist"/>
        <w:numPr>
          <w:ilvl w:val="0"/>
          <w:numId w:val="6"/>
        </w:numPr>
        <w:spacing w:line="360" w:lineRule="auto"/>
        <w:rPr>
          <w:rFonts w:cs="Calibri"/>
          <w:sz w:val="24"/>
          <w:szCs w:val="24"/>
          <w:lang w:eastAsia="pl-PL"/>
        </w:rPr>
      </w:pPr>
      <w:r w:rsidRPr="00E14FEB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3F807054" w14:textId="77777777" w:rsidR="00E14FEB" w:rsidRPr="00E14FEB" w:rsidRDefault="00E14FEB">
      <w:pPr>
        <w:pStyle w:val="Akapitzlist"/>
        <w:numPr>
          <w:ilvl w:val="0"/>
          <w:numId w:val="6"/>
        </w:numPr>
        <w:spacing w:line="360" w:lineRule="auto"/>
        <w:rPr>
          <w:rFonts w:cs="Calibri"/>
          <w:sz w:val="24"/>
          <w:szCs w:val="24"/>
          <w:lang w:eastAsia="pl-PL"/>
        </w:rPr>
      </w:pPr>
      <w:r w:rsidRPr="00E14FEB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70C34700" w14:textId="77777777" w:rsidR="00E14FEB" w:rsidRPr="00E14FEB" w:rsidRDefault="00E14FEB">
      <w:pPr>
        <w:pStyle w:val="Akapitzlist"/>
        <w:numPr>
          <w:ilvl w:val="0"/>
          <w:numId w:val="6"/>
        </w:numPr>
        <w:spacing w:line="360" w:lineRule="auto"/>
        <w:rPr>
          <w:rFonts w:cs="Calibri"/>
          <w:sz w:val="24"/>
          <w:szCs w:val="24"/>
          <w:lang w:eastAsia="pl-PL"/>
        </w:rPr>
      </w:pPr>
      <w:r w:rsidRPr="00E14FEB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63240670" w14:textId="77777777" w:rsidR="00E14FEB" w:rsidRPr="00E14FEB" w:rsidRDefault="00E14FEB">
      <w:pPr>
        <w:pStyle w:val="Akapitzlist"/>
        <w:numPr>
          <w:ilvl w:val="0"/>
          <w:numId w:val="6"/>
        </w:numPr>
        <w:spacing w:line="360" w:lineRule="auto"/>
        <w:rPr>
          <w:rFonts w:cs="Calibri"/>
          <w:sz w:val="24"/>
          <w:szCs w:val="24"/>
          <w:lang w:eastAsia="pl-PL"/>
        </w:rPr>
      </w:pPr>
      <w:r w:rsidRPr="00E14FEB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27E7EDA6" w14:textId="77777777" w:rsidR="00E14FEB" w:rsidRPr="00E14FEB" w:rsidRDefault="00E14FEB">
      <w:pPr>
        <w:pStyle w:val="Akapitzlist"/>
        <w:numPr>
          <w:ilvl w:val="0"/>
          <w:numId w:val="6"/>
        </w:numPr>
        <w:spacing w:line="360" w:lineRule="auto"/>
        <w:rPr>
          <w:rFonts w:cs="Calibri"/>
          <w:sz w:val="24"/>
          <w:szCs w:val="24"/>
          <w:lang w:eastAsia="pl-PL"/>
        </w:rPr>
      </w:pPr>
      <w:r w:rsidRPr="00E14FEB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279867CB" w14:textId="77777777" w:rsidR="00E14FEB" w:rsidRPr="00E14FEB" w:rsidRDefault="00E14FEB" w:rsidP="00E14FEB">
      <w:pPr>
        <w:spacing w:line="360" w:lineRule="auto"/>
        <w:ind w:left="786"/>
        <w:rPr>
          <w:rFonts w:eastAsia="Calibri" w:cs="Calibri"/>
          <w:sz w:val="24"/>
          <w:szCs w:val="24"/>
          <w:lang w:eastAsia="pl-PL"/>
        </w:rPr>
      </w:pPr>
    </w:p>
    <w:p w14:paraId="4390390F" w14:textId="61F64394" w:rsidR="005F0D39" w:rsidRPr="005F0D39" w:rsidRDefault="005F0D39" w:rsidP="005F0D39">
      <w:pPr>
        <w:tabs>
          <w:tab w:val="left" w:pos="6400"/>
        </w:tabs>
        <w:ind w:left="164" w:right="-20"/>
        <w:jc w:val="center"/>
        <w:rPr>
          <w:rFonts w:ascii="Calibri" w:hAnsi="Calibri"/>
          <w:b/>
          <w:bCs/>
          <w:sz w:val="22"/>
          <w:szCs w:val="22"/>
          <w:lang w:eastAsia="en-US"/>
        </w:rPr>
      </w:pPr>
      <w:r w:rsidRPr="005F0D39">
        <w:rPr>
          <w:rFonts w:ascii="Calibri" w:hAnsi="Calibri"/>
          <w:b/>
          <w:bCs/>
          <w:sz w:val="22"/>
          <w:szCs w:val="22"/>
          <w:lang w:eastAsia="en-US"/>
        </w:rPr>
        <w:tab/>
      </w:r>
    </w:p>
    <w:p w14:paraId="67351CC7" w14:textId="77777777" w:rsidR="005F0D39" w:rsidRPr="005F0D39" w:rsidRDefault="005F0D39" w:rsidP="00ED6424">
      <w:pPr>
        <w:widowControl w:val="0"/>
        <w:tabs>
          <w:tab w:val="left" w:pos="6400"/>
        </w:tabs>
        <w:suppressAutoHyphens w:val="0"/>
        <w:spacing w:line="276" w:lineRule="auto"/>
        <w:ind w:right="-20"/>
        <w:rPr>
          <w:rFonts w:ascii="Calibri" w:hAnsi="Calibri"/>
          <w:b/>
          <w:bCs/>
          <w:sz w:val="22"/>
          <w:szCs w:val="22"/>
          <w:lang w:eastAsia="en-US"/>
        </w:rPr>
      </w:pPr>
    </w:p>
    <w:p w14:paraId="5F2248CA" w14:textId="72C6D305" w:rsidR="003B3E50" w:rsidRDefault="003B3E50" w:rsidP="005F0D39">
      <w:pPr>
        <w:suppressAutoHyphens w:val="0"/>
        <w:spacing w:after="63" w:line="276" w:lineRule="auto"/>
        <w:ind w:left="426"/>
        <w:rPr>
          <w:rFonts w:ascii="Calibri" w:eastAsia="Cambria" w:hAnsi="Calibri" w:cs="Calibri"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4"/>
        <w:gridCol w:w="4376"/>
      </w:tblGrid>
      <w:tr w:rsidR="005F0D39" w14:paraId="62CFB81C" w14:textId="77777777" w:rsidTr="005F0D39">
        <w:trPr>
          <w:trHeight w:val="2564"/>
        </w:trPr>
        <w:tc>
          <w:tcPr>
            <w:tcW w:w="4530" w:type="dxa"/>
          </w:tcPr>
          <w:p w14:paraId="10BF9331" w14:textId="1F52BD88" w:rsidR="005F0D39" w:rsidRPr="005F0D39" w:rsidRDefault="005F0D39" w:rsidP="005F0D39">
            <w:pPr>
              <w:suppressAutoHyphens w:val="0"/>
              <w:spacing w:line="276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b/>
                <w:bCs/>
                <w:spacing w:val="-2"/>
                <w:sz w:val="24"/>
                <w:szCs w:val="24"/>
                <w:lang w:eastAsia="en-US"/>
              </w:rPr>
              <w:t xml:space="preserve">Przedstawiciel </w:t>
            </w:r>
            <w:r w:rsidRPr="005F0D39">
              <w:rPr>
                <w:rFonts w:ascii="Calibri" w:hAnsi="Calibri"/>
                <w:b/>
                <w:bCs/>
                <w:spacing w:val="-2"/>
                <w:sz w:val="24"/>
                <w:szCs w:val="24"/>
                <w:lang w:eastAsia="en-US"/>
              </w:rPr>
              <w:t>Z</w:t>
            </w:r>
            <w:r w:rsidRPr="005F0D39">
              <w:rPr>
                <w:rFonts w:ascii="Calibri" w:hAnsi="Calibri"/>
                <w:b/>
                <w:bCs/>
                <w:spacing w:val="2"/>
                <w:sz w:val="24"/>
                <w:szCs w:val="24"/>
                <w:lang w:eastAsia="en-US"/>
              </w:rPr>
              <w:t>a</w:t>
            </w:r>
            <w:r w:rsidRPr="005F0D39">
              <w:rPr>
                <w:rFonts w:ascii="Calibri" w:hAnsi="Calibri"/>
                <w:b/>
                <w:bCs/>
                <w:spacing w:val="-3"/>
                <w:sz w:val="24"/>
                <w:szCs w:val="24"/>
                <w:lang w:eastAsia="en-US"/>
              </w:rPr>
              <w:t>m</w:t>
            </w:r>
            <w:r w:rsidRPr="005F0D39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a</w:t>
            </w:r>
            <w:r w:rsidRPr="005F0D39">
              <w:rPr>
                <w:rFonts w:ascii="Calibri" w:hAnsi="Calibri"/>
                <w:b/>
                <w:bCs/>
                <w:spacing w:val="2"/>
                <w:sz w:val="24"/>
                <w:szCs w:val="24"/>
                <w:lang w:eastAsia="en-US"/>
              </w:rPr>
              <w:t>w</w:t>
            </w:r>
            <w:r w:rsidRPr="005F0D39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iają</w:t>
            </w:r>
            <w:r w:rsidRPr="005F0D39">
              <w:rPr>
                <w:rFonts w:ascii="Calibri" w:hAnsi="Calibri"/>
                <w:b/>
                <w:bCs/>
                <w:spacing w:val="-1"/>
                <w:sz w:val="24"/>
                <w:szCs w:val="24"/>
                <w:lang w:eastAsia="en-US"/>
              </w:rPr>
              <w:t>c</w:t>
            </w:r>
            <w:r>
              <w:rPr>
                <w:rFonts w:ascii="Calibri" w:hAnsi="Calibri"/>
                <w:b/>
                <w:bCs/>
                <w:spacing w:val="-1"/>
                <w:sz w:val="24"/>
                <w:szCs w:val="24"/>
                <w:lang w:eastAsia="en-US"/>
              </w:rPr>
              <w:t>ego</w:t>
            </w:r>
          </w:p>
          <w:p w14:paraId="2EB9368B" w14:textId="77777777" w:rsidR="005F0D39" w:rsidRPr="005F0D39" w:rsidRDefault="005F0D39" w:rsidP="005F0D39">
            <w:pPr>
              <w:suppressAutoHyphens w:val="0"/>
              <w:spacing w:line="276" w:lineRule="auto"/>
              <w:ind w:left="237" w:hanging="237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</w:p>
          <w:p w14:paraId="474D11ED" w14:textId="77777777" w:rsidR="005F0D39" w:rsidRDefault="005F0D39" w:rsidP="005F0D39">
            <w:pPr>
              <w:suppressAutoHyphens w:val="0"/>
              <w:spacing w:line="276" w:lineRule="auto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</w:p>
          <w:p w14:paraId="74C5E28E" w14:textId="77777777" w:rsidR="005F0D39" w:rsidRPr="005F0D39" w:rsidRDefault="005F0D39" w:rsidP="005F0D39">
            <w:pPr>
              <w:suppressAutoHyphens w:val="0"/>
              <w:spacing w:line="276" w:lineRule="auto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</w:p>
          <w:p w14:paraId="4EFC6950" w14:textId="77777777" w:rsidR="005F0D39" w:rsidRPr="005F0D39" w:rsidRDefault="005F0D39" w:rsidP="005F0D39">
            <w:pPr>
              <w:suppressAutoHyphens w:val="0"/>
              <w:spacing w:line="276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</w:p>
          <w:p w14:paraId="648D18DF" w14:textId="443DE059" w:rsidR="005F0D39" w:rsidRPr="005F0D39" w:rsidRDefault="005F0D39" w:rsidP="005F0D39">
            <w:pPr>
              <w:suppressAutoHyphens w:val="0"/>
              <w:spacing w:line="276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en-US"/>
              </w:rPr>
            </w:pPr>
            <w:r w:rsidRPr="005F0D39">
              <w:rPr>
                <w:rFonts w:ascii="Calibri" w:hAnsi="Calibri"/>
                <w:bCs/>
                <w:sz w:val="24"/>
                <w:szCs w:val="24"/>
                <w:lang w:eastAsia="en-US"/>
              </w:rPr>
              <w:t>……………………………………………………….</w:t>
            </w:r>
          </w:p>
        </w:tc>
        <w:tc>
          <w:tcPr>
            <w:tcW w:w="4530" w:type="dxa"/>
          </w:tcPr>
          <w:p w14:paraId="18166F96" w14:textId="14D49D49" w:rsidR="005F0D39" w:rsidRPr="005F0D39" w:rsidRDefault="005F0D39" w:rsidP="005F0D39">
            <w:pPr>
              <w:widowControl w:val="0"/>
              <w:tabs>
                <w:tab w:val="left" w:pos="6400"/>
              </w:tabs>
              <w:suppressAutoHyphens w:val="0"/>
              <w:spacing w:line="276" w:lineRule="auto"/>
              <w:ind w:left="164" w:right="-2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 xml:space="preserve">Przedstawiciel </w:t>
            </w:r>
            <w:r w:rsidRPr="005F0D39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Wy</w:t>
            </w:r>
            <w:r w:rsidRPr="005F0D39">
              <w:rPr>
                <w:rFonts w:ascii="Calibri" w:hAnsi="Calibri"/>
                <w:b/>
                <w:bCs/>
                <w:spacing w:val="1"/>
                <w:sz w:val="24"/>
                <w:szCs w:val="24"/>
                <w:lang w:eastAsia="en-US"/>
              </w:rPr>
              <w:t>k</w:t>
            </w:r>
            <w:r w:rsidRPr="005F0D39"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o</w:t>
            </w:r>
            <w:r w:rsidRPr="005F0D39">
              <w:rPr>
                <w:rFonts w:ascii="Calibri" w:hAnsi="Calibri"/>
                <w:b/>
                <w:bCs/>
                <w:spacing w:val="1"/>
                <w:sz w:val="24"/>
                <w:szCs w:val="24"/>
                <w:lang w:eastAsia="en-US"/>
              </w:rPr>
              <w:t>n</w:t>
            </w:r>
            <w:r w:rsidRPr="005F0D39">
              <w:rPr>
                <w:rFonts w:ascii="Calibri" w:hAnsi="Calibri"/>
                <w:b/>
                <w:bCs/>
                <w:spacing w:val="-2"/>
                <w:sz w:val="24"/>
                <w:szCs w:val="24"/>
                <w:lang w:eastAsia="en-US"/>
              </w:rPr>
              <w:t>a</w:t>
            </w:r>
            <w:r w:rsidRPr="005F0D39">
              <w:rPr>
                <w:rFonts w:ascii="Calibri" w:hAnsi="Calibri"/>
                <w:b/>
                <w:bCs/>
                <w:spacing w:val="2"/>
                <w:sz w:val="24"/>
                <w:szCs w:val="24"/>
                <w:lang w:eastAsia="en-US"/>
              </w:rPr>
              <w:t>w</w:t>
            </w:r>
            <w:r w:rsidRPr="005F0D39">
              <w:rPr>
                <w:rFonts w:ascii="Calibri" w:hAnsi="Calibri"/>
                <w:b/>
                <w:bCs/>
                <w:spacing w:val="-1"/>
                <w:sz w:val="24"/>
                <w:szCs w:val="24"/>
                <w:lang w:eastAsia="en-US"/>
              </w:rPr>
              <w:t>c</w:t>
            </w:r>
            <w:r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  <w:t>y</w:t>
            </w:r>
          </w:p>
          <w:p w14:paraId="796B64F2" w14:textId="77777777" w:rsidR="005F0D39" w:rsidRPr="005F0D39" w:rsidRDefault="005F0D39" w:rsidP="005F0D39">
            <w:pPr>
              <w:widowControl w:val="0"/>
              <w:tabs>
                <w:tab w:val="left" w:pos="6400"/>
              </w:tabs>
              <w:suppressAutoHyphens w:val="0"/>
              <w:spacing w:line="276" w:lineRule="auto"/>
              <w:ind w:left="164" w:right="-2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</w:p>
          <w:p w14:paraId="03FE4234" w14:textId="77777777" w:rsidR="005F0D39" w:rsidRPr="005F0D39" w:rsidRDefault="005F0D39" w:rsidP="005F0D39">
            <w:pPr>
              <w:widowControl w:val="0"/>
              <w:tabs>
                <w:tab w:val="left" w:pos="6400"/>
              </w:tabs>
              <w:suppressAutoHyphens w:val="0"/>
              <w:spacing w:line="276" w:lineRule="auto"/>
              <w:ind w:left="164" w:right="-2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</w:p>
          <w:p w14:paraId="16035854" w14:textId="77777777" w:rsidR="005F0D39" w:rsidRDefault="005F0D39" w:rsidP="005F0D39">
            <w:pPr>
              <w:widowControl w:val="0"/>
              <w:tabs>
                <w:tab w:val="left" w:pos="6400"/>
              </w:tabs>
              <w:suppressAutoHyphens w:val="0"/>
              <w:spacing w:line="276" w:lineRule="auto"/>
              <w:ind w:right="-20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</w:p>
          <w:p w14:paraId="4B18D9BB" w14:textId="77777777" w:rsidR="005F0D39" w:rsidRPr="005F0D39" w:rsidRDefault="005F0D39" w:rsidP="005F0D39">
            <w:pPr>
              <w:widowControl w:val="0"/>
              <w:tabs>
                <w:tab w:val="left" w:pos="6400"/>
              </w:tabs>
              <w:suppressAutoHyphens w:val="0"/>
              <w:spacing w:line="276" w:lineRule="auto"/>
              <w:ind w:right="-20"/>
              <w:rPr>
                <w:rFonts w:ascii="Calibri" w:hAnsi="Calibri"/>
                <w:b/>
                <w:bCs/>
                <w:sz w:val="24"/>
                <w:szCs w:val="24"/>
                <w:lang w:eastAsia="en-US"/>
              </w:rPr>
            </w:pPr>
          </w:p>
          <w:p w14:paraId="5D17B577" w14:textId="3BA2C306" w:rsidR="005F0D39" w:rsidRPr="005F0D39" w:rsidRDefault="005F0D39" w:rsidP="005F0D39">
            <w:pPr>
              <w:widowControl w:val="0"/>
              <w:tabs>
                <w:tab w:val="left" w:pos="6400"/>
              </w:tabs>
              <w:suppressAutoHyphens w:val="0"/>
              <w:spacing w:line="276" w:lineRule="auto"/>
              <w:ind w:left="164" w:right="-20"/>
              <w:jc w:val="center"/>
              <w:rPr>
                <w:rFonts w:ascii="Calibri" w:hAnsi="Calibri"/>
                <w:bCs/>
                <w:sz w:val="24"/>
                <w:szCs w:val="24"/>
                <w:lang w:eastAsia="en-US"/>
              </w:rPr>
            </w:pPr>
            <w:r w:rsidRPr="005F0D39">
              <w:rPr>
                <w:rFonts w:ascii="Calibri" w:hAnsi="Calibri"/>
                <w:bCs/>
                <w:sz w:val="24"/>
                <w:szCs w:val="24"/>
                <w:lang w:eastAsia="en-US"/>
              </w:rPr>
              <w:t>……………………………………………………….</w:t>
            </w:r>
          </w:p>
          <w:p w14:paraId="1400191A" w14:textId="71997B9B" w:rsidR="005F0D39" w:rsidRPr="005F0D39" w:rsidRDefault="005F0D39" w:rsidP="005F0D39">
            <w:pPr>
              <w:suppressAutoHyphens w:val="0"/>
              <w:spacing w:line="276" w:lineRule="auto"/>
              <w:jc w:val="center"/>
              <w:rPr>
                <w:rFonts w:ascii="Calibri" w:eastAsia="Cambria" w:hAnsi="Calibri" w:cs="Calibri"/>
                <w:sz w:val="24"/>
                <w:szCs w:val="24"/>
                <w:lang w:eastAsia="en-US"/>
              </w:rPr>
            </w:pPr>
          </w:p>
        </w:tc>
      </w:tr>
    </w:tbl>
    <w:p w14:paraId="22AA7649" w14:textId="77777777" w:rsidR="00666513" w:rsidRDefault="00666513" w:rsidP="003B3E50">
      <w:pPr>
        <w:suppressAutoHyphens w:val="0"/>
        <w:spacing w:after="63" w:line="276" w:lineRule="auto"/>
        <w:ind w:left="360"/>
        <w:rPr>
          <w:rFonts w:ascii="Calibri" w:eastAsia="Cambria" w:hAnsi="Calibri" w:cs="Calibri"/>
          <w:sz w:val="24"/>
          <w:szCs w:val="24"/>
          <w:lang w:eastAsia="en-US"/>
        </w:rPr>
      </w:pPr>
    </w:p>
    <w:p w14:paraId="1037C214" w14:textId="77777777" w:rsidR="00666513" w:rsidRDefault="00666513" w:rsidP="003B3E50">
      <w:pPr>
        <w:suppressAutoHyphens w:val="0"/>
        <w:spacing w:after="63" w:line="276" w:lineRule="auto"/>
        <w:ind w:left="360"/>
        <w:rPr>
          <w:rFonts w:ascii="Calibri" w:eastAsia="Cambria" w:hAnsi="Calibri" w:cs="Calibri"/>
          <w:sz w:val="24"/>
          <w:szCs w:val="24"/>
          <w:lang w:eastAsia="en-US"/>
        </w:rPr>
      </w:pPr>
    </w:p>
    <w:p w14:paraId="6A07DE26" w14:textId="77777777" w:rsidR="00666513" w:rsidRPr="006E781D" w:rsidRDefault="00666513" w:rsidP="003B3E50">
      <w:pPr>
        <w:suppressAutoHyphens w:val="0"/>
        <w:spacing w:after="63" w:line="276" w:lineRule="auto"/>
        <w:ind w:left="360"/>
        <w:rPr>
          <w:rFonts w:ascii="Calibri" w:eastAsia="Cambria" w:hAnsi="Calibri" w:cs="Calibri"/>
          <w:sz w:val="24"/>
          <w:szCs w:val="24"/>
          <w:lang w:eastAsia="en-US"/>
        </w:rPr>
      </w:pPr>
    </w:p>
    <w:sectPr w:rsidR="00666513" w:rsidRPr="006E781D" w:rsidSect="00E14FEB">
      <w:headerReference w:type="default" r:id="rId8"/>
      <w:footerReference w:type="default" r:id="rId9"/>
      <w:headerReference w:type="first" r:id="rId10"/>
      <w:pgSz w:w="11906" w:h="16838"/>
      <w:pgMar w:top="536" w:right="1418" w:bottom="56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15B4B" w14:textId="77777777" w:rsidR="0081319B" w:rsidRDefault="0081319B" w:rsidP="00C12944">
      <w:r>
        <w:separator/>
      </w:r>
    </w:p>
  </w:endnote>
  <w:endnote w:type="continuationSeparator" w:id="0">
    <w:p w14:paraId="1EB3FA57" w14:textId="77777777" w:rsidR="0081319B" w:rsidRDefault="0081319B" w:rsidP="00C1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PL">
    <w:altName w:val="Courier New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0259126"/>
      <w:docPartObj>
        <w:docPartGallery w:val="Page Numbers (Bottom of Page)"/>
        <w:docPartUnique/>
      </w:docPartObj>
    </w:sdtPr>
    <w:sdtContent>
      <w:p w14:paraId="320EBCE5" w14:textId="6822CBCC" w:rsidR="00083A4B" w:rsidRDefault="00083A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13A">
          <w:rPr>
            <w:noProof/>
          </w:rPr>
          <w:t>34</w:t>
        </w:r>
        <w:r>
          <w:fldChar w:fldCharType="end"/>
        </w:r>
      </w:p>
    </w:sdtContent>
  </w:sdt>
  <w:p w14:paraId="0D539F12" w14:textId="77777777" w:rsidR="00083A4B" w:rsidRDefault="00083A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22BD9" w14:textId="77777777" w:rsidR="0081319B" w:rsidRDefault="0081319B" w:rsidP="00C12944">
      <w:r>
        <w:separator/>
      </w:r>
    </w:p>
  </w:footnote>
  <w:footnote w:type="continuationSeparator" w:id="0">
    <w:p w14:paraId="2CB66422" w14:textId="77777777" w:rsidR="0081319B" w:rsidRDefault="0081319B" w:rsidP="00C12944">
      <w:r>
        <w:continuationSeparator/>
      </w:r>
    </w:p>
  </w:footnote>
  <w:footnote w:id="1">
    <w:p w14:paraId="2D3E3FB4" w14:textId="53EEE9DB" w:rsidR="00793858" w:rsidRPr="005D55A4" w:rsidRDefault="00793858">
      <w:pPr>
        <w:pStyle w:val="Tekstprzypisudolnego"/>
        <w:rPr>
          <w:rFonts w:asciiTheme="minorHAnsi" w:hAnsiTheme="minorHAnsi" w:cstheme="minorHAnsi"/>
        </w:rPr>
      </w:pPr>
      <w:r w:rsidRPr="005D55A4">
        <w:rPr>
          <w:rStyle w:val="Odwoanieprzypisudolnego"/>
          <w:rFonts w:asciiTheme="minorHAnsi" w:hAnsiTheme="minorHAnsi" w:cstheme="minorHAnsi"/>
        </w:rPr>
        <w:footnoteRef/>
      </w:r>
      <w:r w:rsidRPr="005D55A4">
        <w:rPr>
          <w:rFonts w:asciiTheme="minorHAnsi" w:hAnsiTheme="minorHAnsi" w:cstheme="minorHAnsi"/>
        </w:rPr>
        <w:t xml:space="preserve"> </w:t>
      </w:r>
      <w:r w:rsidR="005D55A4">
        <w:rPr>
          <w:rFonts w:asciiTheme="minorHAnsi" w:hAnsiTheme="minorHAnsi" w:cstheme="minorHAnsi"/>
        </w:rPr>
        <w:t>w</w:t>
      </w:r>
      <w:r w:rsidRPr="005D55A4">
        <w:rPr>
          <w:rFonts w:asciiTheme="minorHAnsi" w:hAnsiTheme="minorHAnsi" w:cstheme="minorHAnsi"/>
        </w:rPr>
        <w:t xml:space="preserve"> zależności od części zamówienia, na którą jest zawierana umowa</w:t>
      </w:r>
    </w:p>
  </w:footnote>
  <w:footnote w:id="2">
    <w:p w14:paraId="3DCEEC61" w14:textId="77777777" w:rsidR="00666513" w:rsidRPr="005D55A4" w:rsidRDefault="00666513" w:rsidP="00666513">
      <w:pPr>
        <w:pStyle w:val="Tekstprzypisudolnego"/>
        <w:rPr>
          <w:rFonts w:asciiTheme="minorHAnsi" w:hAnsiTheme="minorHAnsi" w:cstheme="minorHAnsi"/>
        </w:rPr>
      </w:pPr>
      <w:r w:rsidRPr="005D55A4">
        <w:rPr>
          <w:rStyle w:val="Odwoanieprzypisudolnego"/>
          <w:rFonts w:asciiTheme="minorHAnsi" w:hAnsiTheme="minorHAnsi" w:cstheme="minorHAnsi"/>
        </w:rPr>
        <w:footnoteRef/>
      </w:r>
      <w:r w:rsidRPr="005D55A4">
        <w:rPr>
          <w:rFonts w:asciiTheme="minorHAnsi" w:hAnsiTheme="minorHAnsi" w:cstheme="minorHAnsi"/>
        </w:rPr>
        <w:t xml:space="preserve"> nr umowy o dofinansowanie w zależności od części zamówienia, na którą zawierana jest umowa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EFAA" w14:textId="77777777" w:rsidR="00083A4B" w:rsidRPr="00955E42" w:rsidRDefault="00083A4B" w:rsidP="00602099">
    <w:pPr>
      <w:pStyle w:val="Nagwek"/>
      <w:rPr>
        <w:sz w:val="16"/>
      </w:rPr>
    </w:pPr>
  </w:p>
  <w:p w14:paraId="1A7E18AA" w14:textId="77777777" w:rsidR="00083A4B" w:rsidRPr="00955E42" w:rsidRDefault="00083A4B" w:rsidP="00602099">
    <w:pPr>
      <w:pStyle w:val="Nagwek"/>
      <w:rPr>
        <w:sz w:val="16"/>
      </w:rPr>
    </w:pPr>
  </w:p>
  <w:p w14:paraId="7284E54E" w14:textId="77777777" w:rsidR="00083A4B" w:rsidRDefault="00083A4B" w:rsidP="00602099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80D0" w14:textId="1F3894F0" w:rsidR="00083A4B" w:rsidRDefault="00994D12" w:rsidP="00F64FE2">
    <w:pPr>
      <w:pStyle w:val="Nagwek"/>
    </w:pPr>
    <w:r w:rsidRPr="00994D12">
      <w:rPr>
        <w:rFonts w:ascii="Cambria" w:eastAsia="Cambria" w:hAnsi="Cambria"/>
        <w:noProof/>
        <w:sz w:val="24"/>
        <w:szCs w:val="24"/>
        <w:lang w:eastAsia="en-US"/>
      </w:rPr>
      <w:drawing>
        <wp:inline distT="0" distB="0" distL="0" distR="0" wp14:anchorId="58B6715C" wp14:editId="19BB92FD">
          <wp:extent cx="5759450" cy="611540"/>
          <wp:effectExtent l="0" t="0" r="0" b="0"/>
          <wp:docPr id="469814505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224944" name="Obraz 1" descr="Obraz zawierający tekst, Czcionka, zrzut ekranu&#10;&#10;Zawartość wygenerowana przez AI może być niepoprawna."/>
                  <pic:cNvPicPr/>
                </pic:nvPicPr>
                <pic:blipFill rotWithShape="1">
                  <a:blip r:embed="rId1"/>
                  <a:srcRect t="13119" b="12226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B8D804F" w14:textId="77777777" w:rsidR="003B3E50" w:rsidRPr="00F64FE2" w:rsidRDefault="003B3E50" w:rsidP="00F64F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EF48F6A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singleLevel"/>
    <w:tmpl w:val="DC729DB6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7EE89A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754A377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</w:abstractNum>
  <w:abstractNum w:abstractNumId="5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27"/>
    <w:multiLevelType w:val="multilevel"/>
    <w:tmpl w:val="620E1920"/>
    <w:name w:val="WW8Num2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B9E621E"/>
    <w:multiLevelType w:val="hybridMultilevel"/>
    <w:tmpl w:val="B3427170"/>
    <w:name w:val="WW8Num2122"/>
    <w:lvl w:ilvl="0" w:tplc="98CE91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24AE3"/>
    <w:multiLevelType w:val="hybridMultilevel"/>
    <w:tmpl w:val="7162507E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9" w15:restartNumberingAfterBreak="0">
    <w:nsid w:val="183B43E3"/>
    <w:multiLevelType w:val="multilevel"/>
    <w:tmpl w:val="1EB6B66C"/>
    <w:styleLink w:val="WW8Num59"/>
    <w:lvl w:ilvl="0">
      <w:start w:val="3"/>
      <w:numFmt w:val="decimal"/>
      <w:lvlText w:val="%1)"/>
      <w:lvlJc w:val="left"/>
      <w:pPr>
        <w:ind w:left="48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10" w15:restartNumberingAfterBreak="0">
    <w:nsid w:val="2AF66047"/>
    <w:multiLevelType w:val="hybridMultilevel"/>
    <w:tmpl w:val="820EB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35232"/>
    <w:multiLevelType w:val="multilevel"/>
    <w:tmpl w:val="42566516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53776FE"/>
    <w:multiLevelType w:val="multilevel"/>
    <w:tmpl w:val="9EAE1EE0"/>
    <w:styleLink w:val="WW8Num7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67B72901"/>
    <w:multiLevelType w:val="multilevel"/>
    <w:tmpl w:val="7EF637DA"/>
    <w:styleLink w:val="WW8Num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767666E0"/>
    <w:multiLevelType w:val="hybridMultilevel"/>
    <w:tmpl w:val="3F82B16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06669137">
    <w:abstractNumId w:val="13"/>
  </w:num>
  <w:num w:numId="2" w16cid:durableId="869877861">
    <w:abstractNumId w:val="12"/>
  </w:num>
  <w:num w:numId="3" w16cid:durableId="584270471">
    <w:abstractNumId w:val="9"/>
  </w:num>
  <w:num w:numId="4" w16cid:durableId="1752045303">
    <w:abstractNumId w:val="10"/>
  </w:num>
  <w:num w:numId="5" w16cid:durableId="1213157735">
    <w:abstractNumId w:val="8"/>
  </w:num>
  <w:num w:numId="6" w16cid:durableId="212371820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attachedTemplate r:id="rId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43C"/>
    <w:rsid w:val="000002CB"/>
    <w:rsid w:val="0000104E"/>
    <w:rsid w:val="00003182"/>
    <w:rsid w:val="0000439A"/>
    <w:rsid w:val="00004728"/>
    <w:rsid w:val="00004E7B"/>
    <w:rsid w:val="00005E25"/>
    <w:rsid w:val="00007215"/>
    <w:rsid w:val="0000733C"/>
    <w:rsid w:val="0000737F"/>
    <w:rsid w:val="0000778B"/>
    <w:rsid w:val="0001057A"/>
    <w:rsid w:val="00010E26"/>
    <w:rsid w:val="00012F0A"/>
    <w:rsid w:val="00013509"/>
    <w:rsid w:val="00014994"/>
    <w:rsid w:val="00015C1C"/>
    <w:rsid w:val="00016845"/>
    <w:rsid w:val="00016C83"/>
    <w:rsid w:val="000200D1"/>
    <w:rsid w:val="00020C1A"/>
    <w:rsid w:val="00021BF1"/>
    <w:rsid w:val="00021F42"/>
    <w:rsid w:val="00022049"/>
    <w:rsid w:val="00023380"/>
    <w:rsid w:val="000243CF"/>
    <w:rsid w:val="0002696E"/>
    <w:rsid w:val="00026F1D"/>
    <w:rsid w:val="00033026"/>
    <w:rsid w:val="00033719"/>
    <w:rsid w:val="00033732"/>
    <w:rsid w:val="00033767"/>
    <w:rsid w:val="00033E8C"/>
    <w:rsid w:val="000343D6"/>
    <w:rsid w:val="00034F46"/>
    <w:rsid w:val="00035199"/>
    <w:rsid w:val="00036D9E"/>
    <w:rsid w:val="000448ED"/>
    <w:rsid w:val="00044DC2"/>
    <w:rsid w:val="00047A4A"/>
    <w:rsid w:val="0005124C"/>
    <w:rsid w:val="000520C3"/>
    <w:rsid w:val="00052E2D"/>
    <w:rsid w:val="00053011"/>
    <w:rsid w:val="00053E68"/>
    <w:rsid w:val="00054504"/>
    <w:rsid w:val="00054872"/>
    <w:rsid w:val="00054BAD"/>
    <w:rsid w:val="00054BAF"/>
    <w:rsid w:val="00055767"/>
    <w:rsid w:val="0005582B"/>
    <w:rsid w:val="000565F6"/>
    <w:rsid w:val="00057068"/>
    <w:rsid w:val="00057355"/>
    <w:rsid w:val="00057E66"/>
    <w:rsid w:val="00060CC4"/>
    <w:rsid w:val="00063AC3"/>
    <w:rsid w:val="00067AC6"/>
    <w:rsid w:val="000701C9"/>
    <w:rsid w:val="00070F5A"/>
    <w:rsid w:val="0007128A"/>
    <w:rsid w:val="0007168F"/>
    <w:rsid w:val="00072AD4"/>
    <w:rsid w:val="00074776"/>
    <w:rsid w:val="000763C8"/>
    <w:rsid w:val="00077B6E"/>
    <w:rsid w:val="00081586"/>
    <w:rsid w:val="00081E88"/>
    <w:rsid w:val="000835F9"/>
    <w:rsid w:val="00083A4B"/>
    <w:rsid w:val="00084D71"/>
    <w:rsid w:val="00087C3E"/>
    <w:rsid w:val="00087C7A"/>
    <w:rsid w:val="00092E9B"/>
    <w:rsid w:val="00092EBE"/>
    <w:rsid w:val="000933E1"/>
    <w:rsid w:val="000942E9"/>
    <w:rsid w:val="0009689B"/>
    <w:rsid w:val="000A192B"/>
    <w:rsid w:val="000A3721"/>
    <w:rsid w:val="000A5E05"/>
    <w:rsid w:val="000A5E8F"/>
    <w:rsid w:val="000A6E4C"/>
    <w:rsid w:val="000A7580"/>
    <w:rsid w:val="000B02E8"/>
    <w:rsid w:val="000B065D"/>
    <w:rsid w:val="000B0B58"/>
    <w:rsid w:val="000B12A0"/>
    <w:rsid w:val="000B2D13"/>
    <w:rsid w:val="000B2ECE"/>
    <w:rsid w:val="000B34B5"/>
    <w:rsid w:val="000B398C"/>
    <w:rsid w:val="000B51AC"/>
    <w:rsid w:val="000B5F30"/>
    <w:rsid w:val="000B634F"/>
    <w:rsid w:val="000B6C87"/>
    <w:rsid w:val="000B6FAB"/>
    <w:rsid w:val="000B781C"/>
    <w:rsid w:val="000B7C85"/>
    <w:rsid w:val="000B7CA8"/>
    <w:rsid w:val="000C285A"/>
    <w:rsid w:val="000C2903"/>
    <w:rsid w:val="000C2DF6"/>
    <w:rsid w:val="000C4559"/>
    <w:rsid w:val="000C4F57"/>
    <w:rsid w:val="000C638D"/>
    <w:rsid w:val="000C67A1"/>
    <w:rsid w:val="000D014F"/>
    <w:rsid w:val="000D20D4"/>
    <w:rsid w:val="000D285A"/>
    <w:rsid w:val="000D2F43"/>
    <w:rsid w:val="000D3D1E"/>
    <w:rsid w:val="000D4831"/>
    <w:rsid w:val="000D4DAC"/>
    <w:rsid w:val="000D5982"/>
    <w:rsid w:val="000D5C89"/>
    <w:rsid w:val="000D70AD"/>
    <w:rsid w:val="000E00B1"/>
    <w:rsid w:val="000E1586"/>
    <w:rsid w:val="000E1672"/>
    <w:rsid w:val="000E5192"/>
    <w:rsid w:val="000E5404"/>
    <w:rsid w:val="000E5BD9"/>
    <w:rsid w:val="000E69C8"/>
    <w:rsid w:val="000E70A9"/>
    <w:rsid w:val="000F0235"/>
    <w:rsid w:val="000F21BE"/>
    <w:rsid w:val="000F424A"/>
    <w:rsid w:val="000F4ACB"/>
    <w:rsid w:val="000F55AF"/>
    <w:rsid w:val="000F5CAA"/>
    <w:rsid w:val="000F6255"/>
    <w:rsid w:val="000F7DAD"/>
    <w:rsid w:val="001011F2"/>
    <w:rsid w:val="00101302"/>
    <w:rsid w:val="00104BCE"/>
    <w:rsid w:val="00104C0A"/>
    <w:rsid w:val="00104C59"/>
    <w:rsid w:val="00105B72"/>
    <w:rsid w:val="00111208"/>
    <w:rsid w:val="0011150D"/>
    <w:rsid w:val="00111D16"/>
    <w:rsid w:val="00112EE7"/>
    <w:rsid w:val="00113981"/>
    <w:rsid w:val="0011644B"/>
    <w:rsid w:val="0011767C"/>
    <w:rsid w:val="00121CA1"/>
    <w:rsid w:val="0012302C"/>
    <w:rsid w:val="001233F4"/>
    <w:rsid w:val="0012623F"/>
    <w:rsid w:val="00126462"/>
    <w:rsid w:val="001277D3"/>
    <w:rsid w:val="00130549"/>
    <w:rsid w:val="00131581"/>
    <w:rsid w:val="0013203A"/>
    <w:rsid w:val="001345C3"/>
    <w:rsid w:val="00134981"/>
    <w:rsid w:val="00134F72"/>
    <w:rsid w:val="00135E0E"/>
    <w:rsid w:val="00135E7E"/>
    <w:rsid w:val="001363BA"/>
    <w:rsid w:val="00137FAC"/>
    <w:rsid w:val="00140872"/>
    <w:rsid w:val="00140BCD"/>
    <w:rsid w:val="001410D6"/>
    <w:rsid w:val="001411BF"/>
    <w:rsid w:val="00141C37"/>
    <w:rsid w:val="00142C89"/>
    <w:rsid w:val="00143465"/>
    <w:rsid w:val="00143904"/>
    <w:rsid w:val="00143B84"/>
    <w:rsid w:val="0014466A"/>
    <w:rsid w:val="00144714"/>
    <w:rsid w:val="0014494D"/>
    <w:rsid w:val="0014518F"/>
    <w:rsid w:val="001456BE"/>
    <w:rsid w:val="001458FC"/>
    <w:rsid w:val="00145EF4"/>
    <w:rsid w:val="00147466"/>
    <w:rsid w:val="001476AF"/>
    <w:rsid w:val="0015061E"/>
    <w:rsid w:val="00151279"/>
    <w:rsid w:val="001522B0"/>
    <w:rsid w:val="00152A3E"/>
    <w:rsid w:val="00152D79"/>
    <w:rsid w:val="00153021"/>
    <w:rsid w:val="00157322"/>
    <w:rsid w:val="00157A2E"/>
    <w:rsid w:val="00160F0B"/>
    <w:rsid w:val="001613C3"/>
    <w:rsid w:val="001641F8"/>
    <w:rsid w:val="0016594D"/>
    <w:rsid w:val="00166768"/>
    <w:rsid w:val="00166903"/>
    <w:rsid w:val="001670A1"/>
    <w:rsid w:val="00167471"/>
    <w:rsid w:val="00170892"/>
    <w:rsid w:val="00172952"/>
    <w:rsid w:val="00173193"/>
    <w:rsid w:val="00175767"/>
    <w:rsid w:val="00175E43"/>
    <w:rsid w:val="00176575"/>
    <w:rsid w:val="001767CF"/>
    <w:rsid w:val="00177D40"/>
    <w:rsid w:val="0018015C"/>
    <w:rsid w:val="00180B51"/>
    <w:rsid w:val="00181E14"/>
    <w:rsid w:val="00185304"/>
    <w:rsid w:val="001857F7"/>
    <w:rsid w:val="0018652E"/>
    <w:rsid w:val="00187C12"/>
    <w:rsid w:val="00187E4C"/>
    <w:rsid w:val="00190A2F"/>
    <w:rsid w:val="001916D7"/>
    <w:rsid w:val="0019293F"/>
    <w:rsid w:val="00193A4A"/>
    <w:rsid w:val="00196937"/>
    <w:rsid w:val="001A2683"/>
    <w:rsid w:val="001A3CF0"/>
    <w:rsid w:val="001A42A6"/>
    <w:rsid w:val="001A4CCA"/>
    <w:rsid w:val="001A4EFD"/>
    <w:rsid w:val="001A5653"/>
    <w:rsid w:val="001A7BCB"/>
    <w:rsid w:val="001B3246"/>
    <w:rsid w:val="001B35C0"/>
    <w:rsid w:val="001B4409"/>
    <w:rsid w:val="001B5736"/>
    <w:rsid w:val="001B646C"/>
    <w:rsid w:val="001B732E"/>
    <w:rsid w:val="001B73ED"/>
    <w:rsid w:val="001B771E"/>
    <w:rsid w:val="001B7D1E"/>
    <w:rsid w:val="001C032C"/>
    <w:rsid w:val="001C1170"/>
    <w:rsid w:val="001C19CB"/>
    <w:rsid w:val="001C1E54"/>
    <w:rsid w:val="001C2398"/>
    <w:rsid w:val="001C6E15"/>
    <w:rsid w:val="001C7777"/>
    <w:rsid w:val="001C7E8D"/>
    <w:rsid w:val="001D14A9"/>
    <w:rsid w:val="001D1A3D"/>
    <w:rsid w:val="001D1A76"/>
    <w:rsid w:val="001D2698"/>
    <w:rsid w:val="001E0A2F"/>
    <w:rsid w:val="001E3246"/>
    <w:rsid w:val="001E339F"/>
    <w:rsid w:val="001E50CC"/>
    <w:rsid w:val="001E5405"/>
    <w:rsid w:val="001E5655"/>
    <w:rsid w:val="001E6776"/>
    <w:rsid w:val="001E7BF6"/>
    <w:rsid w:val="001F06DA"/>
    <w:rsid w:val="001F1154"/>
    <w:rsid w:val="001F17EF"/>
    <w:rsid w:val="001F1BB6"/>
    <w:rsid w:val="001F1E30"/>
    <w:rsid w:val="001F2C12"/>
    <w:rsid w:val="001F49D2"/>
    <w:rsid w:val="0020026D"/>
    <w:rsid w:val="00200939"/>
    <w:rsid w:val="00200F5C"/>
    <w:rsid w:val="0020117A"/>
    <w:rsid w:val="00201BA1"/>
    <w:rsid w:val="00202FF2"/>
    <w:rsid w:val="0020503B"/>
    <w:rsid w:val="00205428"/>
    <w:rsid w:val="00205BD9"/>
    <w:rsid w:val="00206514"/>
    <w:rsid w:val="002077A7"/>
    <w:rsid w:val="00207B3E"/>
    <w:rsid w:val="00207C53"/>
    <w:rsid w:val="00211922"/>
    <w:rsid w:val="002125BD"/>
    <w:rsid w:val="00212848"/>
    <w:rsid w:val="00212B0D"/>
    <w:rsid w:val="00213456"/>
    <w:rsid w:val="00213481"/>
    <w:rsid w:val="00217C5B"/>
    <w:rsid w:val="0022318C"/>
    <w:rsid w:val="002273A6"/>
    <w:rsid w:val="002307AD"/>
    <w:rsid w:val="00234035"/>
    <w:rsid w:val="0023646B"/>
    <w:rsid w:val="002405AC"/>
    <w:rsid w:val="00240A02"/>
    <w:rsid w:val="00240C2E"/>
    <w:rsid w:val="0024173F"/>
    <w:rsid w:val="00243BA8"/>
    <w:rsid w:val="00246BD7"/>
    <w:rsid w:val="00253662"/>
    <w:rsid w:val="00254EEC"/>
    <w:rsid w:val="00255DBC"/>
    <w:rsid w:val="00257D8A"/>
    <w:rsid w:val="00260CFD"/>
    <w:rsid w:val="00261595"/>
    <w:rsid w:val="002621B1"/>
    <w:rsid w:val="002621D4"/>
    <w:rsid w:val="00264005"/>
    <w:rsid w:val="0026443C"/>
    <w:rsid w:val="00264AC7"/>
    <w:rsid w:val="00264DCE"/>
    <w:rsid w:val="00265E01"/>
    <w:rsid w:val="00266C35"/>
    <w:rsid w:val="00267B6D"/>
    <w:rsid w:val="00273CB6"/>
    <w:rsid w:val="00274150"/>
    <w:rsid w:val="00274BC8"/>
    <w:rsid w:val="0027553D"/>
    <w:rsid w:val="0027578F"/>
    <w:rsid w:val="002759A5"/>
    <w:rsid w:val="00275D02"/>
    <w:rsid w:val="0028134F"/>
    <w:rsid w:val="002816FF"/>
    <w:rsid w:val="00282055"/>
    <w:rsid w:val="002827E7"/>
    <w:rsid w:val="00285507"/>
    <w:rsid w:val="00285590"/>
    <w:rsid w:val="00286A10"/>
    <w:rsid w:val="0028775F"/>
    <w:rsid w:val="00290979"/>
    <w:rsid w:val="002914B5"/>
    <w:rsid w:val="00291E65"/>
    <w:rsid w:val="00293414"/>
    <w:rsid w:val="00294BA4"/>
    <w:rsid w:val="0029556C"/>
    <w:rsid w:val="002A2BCF"/>
    <w:rsid w:val="002A3FA0"/>
    <w:rsid w:val="002A7A74"/>
    <w:rsid w:val="002B0044"/>
    <w:rsid w:val="002B0112"/>
    <w:rsid w:val="002B01C0"/>
    <w:rsid w:val="002B1DD4"/>
    <w:rsid w:val="002B2D65"/>
    <w:rsid w:val="002B34CF"/>
    <w:rsid w:val="002B5670"/>
    <w:rsid w:val="002B5A6D"/>
    <w:rsid w:val="002B6352"/>
    <w:rsid w:val="002B6CBC"/>
    <w:rsid w:val="002B7976"/>
    <w:rsid w:val="002C0051"/>
    <w:rsid w:val="002C0A75"/>
    <w:rsid w:val="002C3525"/>
    <w:rsid w:val="002C4724"/>
    <w:rsid w:val="002C591F"/>
    <w:rsid w:val="002C5960"/>
    <w:rsid w:val="002C5B27"/>
    <w:rsid w:val="002C5CE1"/>
    <w:rsid w:val="002C71BF"/>
    <w:rsid w:val="002C7269"/>
    <w:rsid w:val="002D2165"/>
    <w:rsid w:val="002D30F4"/>
    <w:rsid w:val="002D43DF"/>
    <w:rsid w:val="002D4F39"/>
    <w:rsid w:val="002D586E"/>
    <w:rsid w:val="002D70C8"/>
    <w:rsid w:val="002E0734"/>
    <w:rsid w:val="002E0777"/>
    <w:rsid w:val="002E0A36"/>
    <w:rsid w:val="002E13C4"/>
    <w:rsid w:val="002E4175"/>
    <w:rsid w:val="002E489E"/>
    <w:rsid w:val="002E499F"/>
    <w:rsid w:val="002E7C72"/>
    <w:rsid w:val="002F0176"/>
    <w:rsid w:val="002F0733"/>
    <w:rsid w:val="002F1DC4"/>
    <w:rsid w:val="002F3298"/>
    <w:rsid w:val="002F5B60"/>
    <w:rsid w:val="002F5C81"/>
    <w:rsid w:val="002F66B1"/>
    <w:rsid w:val="002F6AC5"/>
    <w:rsid w:val="00300031"/>
    <w:rsid w:val="003016E4"/>
    <w:rsid w:val="00302A95"/>
    <w:rsid w:val="00303115"/>
    <w:rsid w:val="00303BA3"/>
    <w:rsid w:val="00304EAC"/>
    <w:rsid w:val="00305077"/>
    <w:rsid w:val="00305B30"/>
    <w:rsid w:val="0030685C"/>
    <w:rsid w:val="00310B2C"/>
    <w:rsid w:val="003141A2"/>
    <w:rsid w:val="00314972"/>
    <w:rsid w:val="00316AA5"/>
    <w:rsid w:val="00317C8A"/>
    <w:rsid w:val="003205C3"/>
    <w:rsid w:val="00321C24"/>
    <w:rsid w:val="00322CB1"/>
    <w:rsid w:val="003232DE"/>
    <w:rsid w:val="00323DCA"/>
    <w:rsid w:val="00324709"/>
    <w:rsid w:val="00325676"/>
    <w:rsid w:val="00325C29"/>
    <w:rsid w:val="003310B5"/>
    <w:rsid w:val="00333152"/>
    <w:rsid w:val="003335B4"/>
    <w:rsid w:val="00333B9B"/>
    <w:rsid w:val="00334104"/>
    <w:rsid w:val="0033420C"/>
    <w:rsid w:val="00334250"/>
    <w:rsid w:val="00335505"/>
    <w:rsid w:val="00337BEE"/>
    <w:rsid w:val="00337C72"/>
    <w:rsid w:val="00337CD6"/>
    <w:rsid w:val="003409D0"/>
    <w:rsid w:val="00341104"/>
    <w:rsid w:val="00343ECE"/>
    <w:rsid w:val="00344B25"/>
    <w:rsid w:val="00346331"/>
    <w:rsid w:val="00346E4A"/>
    <w:rsid w:val="00347031"/>
    <w:rsid w:val="0034716D"/>
    <w:rsid w:val="003505D4"/>
    <w:rsid w:val="003518BB"/>
    <w:rsid w:val="003536A0"/>
    <w:rsid w:val="0035371C"/>
    <w:rsid w:val="00353890"/>
    <w:rsid w:val="003564BA"/>
    <w:rsid w:val="0035708C"/>
    <w:rsid w:val="00357368"/>
    <w:rsid w:val="00360314"/>
    <w:rsid w:val="00361814"/>
    <w:rsid w:val="00361840"/>
    <w:rsid w:val="00361F12"/>
    <w:rsid w:val="00362BA3"/>
    <w:rsid w:val="003654C7"/>
    <w:rsid w:val="00365A5E"/>
    <w:rsid w:val="003660FE"/>
    <w:rsid w:val="00366E73"/>
    <w:rsid w:val="00367EF5"/>
    <w:rsid w:val="00370795"/>
    <w:rsid w:val="00370A49"/>
    <w:rsid w:val="00371894"/>
    <w:rsid w:val="00372D76"/>
    <w:rsid w:val="0037378E"/>
    <w:rsid w:val="003753BF"/>
    <w:rsid w:val="00375974"/>
    <w:rsid w:val="00375E70"/>
    <w:rsid w:val="003772D4"/>
    <w:rsid w:val="0038287C"/>
    <w:rsid w:val="00383CF8"/>
    <w:rsid w:val="00384A84"/>
    <w:rsid w:val="00387908"/>
    <w:rsid w:val="003902CC"/>
    <w:rsid w:val="0039054E"/>
    <w:rsid w:val="00390B50"/>
    <w:rsid w:val="00390CE2"/>
    <w:rsid w:val="00390EDE"/>
    <w:rsid w:val="00391545"/>
    <w:rsid w:val="00393BB5"/>
    <w:rsid w:val="003955ED"/>
    <w:rsid w:val="003A0756"/>
    <w:rsid w:val="003A16AF"/>
    <w:rsid w:val="003A1AB8"/>
    <w:rsid w:val="003A2B4B"/>
    <w:rsid w:val="003A37C1"/>
    <w:rsid w:val="003A40F5"/>
    <w:rsid w:val="003A451B"/>
    <w:rsid w:val="003A53EC"/>
    <w:rsid w:val="003A79A7"/>
    <w:rsid w:val="003B0E52"/>
    <w:rsid w:val="003B12F3"/>
    <w:rsid w:val="003B3E50"/>
    <w:rsid w:val="003B4126"/>
    <w:rsid w:val="003B4DB9"/>
    <w:rsid w:val="003B5619"/>
    <w:rsid w:val="003B581F"/>
    <w:rsid w:val="003B5D3A"/>
    <w:rsid w:val="003B61BC"/>
    <w:rsid w:val="003B6608"/>
    <w:rsid w:val="003B6B77"/>
    <w:rsid w:val="003B6D17"/>
    <w:rsid w:val="003B7AA7"/>
    <w:rsid w:val="003B7B16"/>
    <w:rsid w:val="003C052D"/>
    <w:rsid w:val="003C0868"/>
    <w:rsid w:val="003C0E4B"/>
    <w:rsid w:val="003C15A7"/>
    <w:rsid w:val="003C2544"/>
    <w:rsid w:val="003C2602"/>
    <w:rsid w:val="003C2C96"/>
    <w:rsid w:val="003C5716"/>
    <w:rsid w:val="003C577D"/>
    <w:rsid w:val="003C6865"/>
    <w:rsid w:val="003C7431"/>
    <w:rsid w:val="003D031A"/>
    <w:rsid w:val="003D07DA"/>
    <w:rsid w:val="003D0C98"/>
    <w:rsid w:val="003D142E"/>
    <w:rsid w:val="003D22B5"/>
    <w:rsid w:val="003D35BE"/>
    <w:rsid w:val="003D3E6C"/>
    <w:rsid w:val="003D53E4"/>
    <w:rsid w:val="003D5961"/>
    <w:rsid w:val="003D5ECC"/>
    <w:rsid w:val="003D6806"/>
    <w:rsid w:val="003D7200"/>
    <w:rsid w:val="003D7C37"/>
    <w:rsid w:val="003D7DDD"/>
    <w:rsid w:val="003D7F78"/>
    <w:rsid w:val="003E1C67"/>
    <w:rsid w:val="003E1CC6"/>
    <w:rsid w:val="003E29AF"/>
    <w:rsid w:val="003E4B23"/>
    <w:rsid w:val="003E6D94"/>
    <w:rsid w:val="003E71E1"/>
    <w:rsid w:val="003E72E1"/>
    <w:rsid w:val="003F0973"/>
    <w:rsid w:val="003F0BF5"/>
    <w:rsid w:val="003F24D1"/>
    <w:rsid w:val="003F2757"/>
    <w:rsid w:val="003F27D4"/>
    <w:rsid w:val="003F29AD"/>
    <w:rsid w:val="003F34C4"/>
    <w:rsid w:val="003F5AE2"/>
    <w:rsid w:val="003F5CC0"/>
    <w:rsid w:val="003F72B2"/>
    <w:rsid w:val="004022AE"/>
    <w:rsid w:val="00403466"/>
    <w:rsid w:val="00403AF3"/>
    <w:rsid w:val="00407645"/>
    <w:rsid w:val="004108BA"/>
    <w:rsid w:val="00410D91"/>
    <w:rsid w:val="00411F69"/>
    <w:rsid w:val="004124F5"/>
    <w:rsid w:val="00412664"/>
    <w:rsid w:val="00413D31"/>
    <w:rsid w:val="00414D3D"/>
    <w:rsid w:val="00414E70"/>
    <w:rsid w:val="00415490"/>
    <w:rsid w:val="00416386"/>
    <w:rsid w:val="00416CA0"/>
    <w:rsid w:val="00417173"/>
    <w:rsid w:val="0041727A"/>
    <w:rsid w:val="0041739C"/>
    <w:rsid w:val="004216E9"/>
    <w:rsid w:val="00421830"/>
    <w:rsid w:val="004227AF"/>
    <w:rsid w:val="00423462"/>
    <w:rsid w:val="004269CA"/>
    <w:rsid w:val="00426D1B"/>
    <w:rsid w:val="004308C2"/>
    <w:rsid w:val="00431222"/>
    <w:rsid w:val="0043144C"/>
    <w:rsid w:val="00431909"/>
    <w:rsid w:val="0043265E"/>
    <w:rsid w:val="0043270A"/>
    <w:rsid w:val="00433932"/>
    <w:rsid w:val="00434076"/>
    <w:rsid w:val="00434994"/>
    <w:rsid w:val="00434FB3"/>
    <w:rsid w:val="0043520E"/>
    <w:rsid w:val="004356A2"/>
    <w:rsid w:val="0043630D"/>
    <w:rsid w:val="00437788"/>
    <w:rsid w:val="004403E8"/>
    <w:rsid w:val="00441163"/>
    <w:rsid w:val="0044130A"/>
    <w:rsid w:val="00441B9A"/>
    <w:rsid w:val="00442833"/>
    <w:rsid w:val="004433CA"/>
    <w:rsid w:val="00443EC7"/>
    <w:rsid w:val="00445E67"/>
    <w:rsid w:val="00451BC0"/>
    <w:rsid w:val="00452599"/>
    <w:rsid w:val="00452B87"/>
    <w:rsid w:val="0045424F"/>
    <w:rsid w:val="00454675"/>
    <w:rsid w:val="00456374"/>
    <w:rsid w:val="00460C64"/>
    <w:rsid w:val="00464050"/>
    <w:rsid w:val="00464333"/>
    <w:rsid w:val="00465FE0"/>
    <w:rsid w:val="00466141"/>
    <w:rsid w:val="0046697F"/>
    <w:rsid w:val="00466D89"/>
    <w:rsid w:val="004725F1"/>
    <w:rsid w:val="0047364A"/>
    <w:rsid w:val="00473937"/>
    <w:rsid w:val="00474A32"/>
    <w:rsid w:val="00474FC1"/>
    <w:rsid w:val="004751F6"/>
    <w:rsid w:val="004775B1"/>
    <w:rsid w:val="004779AC"/>
    <w:rsid w:val="004779EB"/>
    <w:rsid w:val="00480498"/>
    <w:rsid w:val="004834A9"/>
    <w:rsid w:val="0048370E"/>
    <w:rsid w:val="00494245"/>
    <w:rsid w:val="00494915"/>
    <w:rsid w:val="0049497E"/>
    <w:rsid w:val="00494C03"/>
    <w:rsid w:val="00497A9C"/>
    <w:rsid w:val="00497B6C"/>
    <w:rsid w:val="004A0EC5"/>
    <w:rsid w:val="004A1ADF"/>
    <w:rsid w:val="004A273B"/>
    <w:rsid w:val="004A63CE"/>
    <w:rsid w:val="004A78E7"/>
    <w:rsid w:val="004A7BFC"/>
    <w:rsid w:val="004A7DA3"/>
    <w:rsid w:val="004B06F9"/>
    <w:rsid w:val="004B136E"/>
    <w:rsid w:val="004B17E4"/>
    <w:rsid w:val="004B1DC4"/>
    <w:rsid w:val="004B2674"/>
    <w:rsid w:val="004B2DFF"/>
    <w:rsid w:val="004B694D"/>
    <w:rsid w:val="004C025A"/>
    <w:rsid w:val="004C053E"/>
    <w:rsid w:val="004C09B0"/>
    <w:rsid w:val="004C0F0E"/>
    <w:rsid w:val="004C10E9"/>
    <w:rsid w:val="004C116F"/>
    <w:rsid w:val="004C1D55"/>
    <w:rsid w:val="004C4EFE"/>
    <w:rsid w:val="004C684A"/>
    <w:rsid w:val="004D145B"/>
    <w:rsid w:val="004D164D"/>
    <w:rsid w:val="004D1801"/>
    <w:rsid w:val="004D3785"/>
    <w:rsid w:val="004D4AB9"/>
    <w:rsid w:val="004D4F47"/>
    <w:rsid w:val="004D4F9C"/>
    <w:rsid w:val="004D6CED"/>
    <w:rsid w:val="004E01D4"/>
    <w:rsid w:val="004E0A3D"/>
    <w:rsid w:val="004E0F9C"/>
    <w:rsid w:val="004E5C00"/>
    <w:rsid w:val="004E7138"/>
    <w:rsid w:val="004F304F"/>
    <w:rsid w:val="004F446B"/>
    <w:rsid w:val="004F4C0F"/>
    <w:rsid w:val="004F68CF"/>
    <w:rsid w:val="004F6F14"/>
    <w:rsid w:val="00500CFA"/>
    <w:rsid w:val="0050326F"/>
    <w:rsid w:val="0050350A"/>
    <w:rsid w:val="005050C0"/>
    <w:rsid w:val="0050537E"/>
    <w:rsid w:val="0050654E"/>
    <w:rsid w:val="005106BD"/>
    <w:rsid w:val="00510886"/>
    <w:rsid w:val="00511299"/>
    <w:rsid w:val="005113C7"/>
    <w:rsid w:val="00511904"/>
    <w:rsid w:val="00512374"/>
    <w:rsid w:val="00512F17"/>
    <w:rsid w:val="005133F4"/>
    <w:rsid w:val="00513C29"/>
    <w:rsid w:val="00514950"/>
    <w:rsid w:val="005158DC"/>
    <w:rsid w:val="00515FD8"/>
    <w:rsid w:val="00520C2F"/>
    <w:rsid w:val="00521383"/>
    <w:rsid w:val="00521765"/>
    <w:rsid w:val="00521C9B"/>
    <w:rsid w:val="00526638"/>
    <w:rsid w:val="00526C62"/>
    <w:rsid w:val="00527029"/>
    <w:rsid w:val="00527D35"/>
    <w:rsid w:val="0053098E"/>
    <w:rsid w:val="005319C9"/>
    <w:rsid w:val="0053266A"/>
    <w:rsid w:val="005335C6"/>
    <w:rsid w:val="0053394C"/>
    <w:rsid w:val="005355F7"/>
    <w:rsid w:val="0054217C"/>
    <w:rsid w:val="00542358"/>
    <w:rsid w:val="00544218"/>
    <w:rsid w:val="00544C33"/>
    <w:rsid w:val="00545AE7"/>
    <w:rsid w:val="00546466"/>
    <w:rsid w:val="00546E17"/>
    <w:rsid w:val="005475AB"/>
    <w:rsid w:val="00551A47"/>
    <w:rsid w:val="00551C76"/>
    <w:rsid w:val="00552DE3"/>
    <w:rsid w:val="00552F2D"/>
    <w:rsid w:val="00552FF8"/>
    <w:rsid w:val="00554232"/>
    <w:rsid w:val="005543E0"/>
    <w:rsid w:val="00554906"/>
    <w:rsid w:val="0055533D"/>
    <w:rsid w:val="00555E0F"/>
    <w:rsid w:val="005564A3"/>
    <w:rsid w:val="00556861"/>
    <w:rsid w:val="00556C22"/>
    <w:rsid w:val="00557DA4"/>
    <w:rsid w:val="0056084F"/>
    <w:rsid w:val="00561661"/>
    <w:rsid w:val="00561BEE"/>
    <w:rsid w:val="00561D5C"/>
    <w:rsid w:val="00562F8F"/>
    <w:rsid w:val="005636BA"/>
    <w:rsid w:val="00563EFD"/>
    <w:rsid w:val="00564088"/>
    <w:rsid w:val="005646F7"/>
    <w:rsid w:val="0056490A"/>
    <w:rsid w:val="00564F1E"/>
    <w:rsid w:val="00566E3A"/>
    <w:rsid w:val="00571A5D"/>
    <w:rsid w:val="0057365F"/>
    <w:rsid w:val="00574365"/>
    <w:rsid w:val="00576808"/>
    <w:rsid w:val="00576FBB"/>
    <w:rsid w:val="00577626"/>
    <w:rsid w:val="00577803"/>
    <w:rsid w:val="005846BF"/>
    <w:rsid w:val="00584F7A"/>
    <w:rsid w:val="005861C8"/>
    <w:rsid w:val="00587518"/>
    <w:rsid w:val="005940CC"/>
    <w:rsid w:val="005949A8"/>
    <w:rsid w:val="005950C7"/>
    <w:rsid w:val="005952A2"/>
    <w:rsid w:val="0059533A"/>
    <w:rsid w:val="005963CC"/>
    <w:rsid w:val="00596A2D"/>
    <w:rsid w:val="005970DD"/>
    <w:rsid w:val="00597258"/>
    <w:rsid w:val="0059742A"/>
    <w:rsid w:val="005A12A6"/>
    <w:rsid w:val="005A1C42"/>
    <w:rsid w:val="005A6914"/>
    <w:rsid w:val="005A6D28"/>
    <w:rsid w:val="005B0DCF"/>
    <w:rsid w:val="005B225D"/>
    <w:rsid w:val="005B2834"/>
    <w:rsid w:val="005B3924"/>
    <w:rsid w:val="005B537F"/>
    <w:rsid w:val="005B58A2"/>
    <w:rsid w:val="005B5C9A"/>
    <w:rsid w:val="005B7F68"/>
    <w:rsid w:val="005C01B3"/>
    <w:rsid w:val="005C09D1"/>
    <w:rsid w:val="005C0E5F"/>
    <w:rsid w:val="005C1084"/>
    <w:rsid w:val="005C15C9"/>
    <w:rsid w:val="005C3684"/>
    <w:rsid w:val="005C449A"/>
    <w:rsid w:val="005C635D"/>
    <w:rsid w:val="005C66F2"/>
    <w:rsid w:val="005C6D96"/>
    <w:rsid w:val="005D08BC"/>
    <w:rsid w:val="005D3B67"/>
    <w:rsid w:val="005D5486"/>
    <w:rsid w:val="005D55A4"/>
    <w:rsid w:val="005D6C6C"/>
    <w:rsid w:val="005D7933"/>
    <w:rsid w:val="005E3176"/>
    <w:rsid w:val="005E378A"/>
    <w:rsid w:val="005E50B8"/>
    <w:rsid w:val="005E5284"/>
    <w:rsid w:val="005E53CC"/>
    <w:rsid w:val="005E55CA"/>
    <w:rsid w:val="005E5D46"/>
    <w:rsid w:val="005E7578"/>
    <w:rsid w:val="005E761C"/>
    <w:rsid w:val="005E7E4D"/>
    <w:rsid w:val="005F0D39"/>
    <w:rsid w:val="005F3832"/>
    <w:rsid w:val="005F40C1"/>
    <w:rsid w:val="005F5466"/>
    <w:rsid w:val="005F72D1"/>
    <w:rsid w:val="00600F0B"/>
    <w:rsid w:val="00602099"/>
    <w:rsid w:val="00603CD8"/>
    <w:rsid w:val="006044DA"/>
    <w:rsid w:val="00607ECE"/>
    <w:rsid w:val="00610A72"/>
    <w:rsid w:val="006110FB"/>
    <w:rsid w:val="006113E7"/>
    <w:rsid w:val="00612286"/>
    <w:rsid w:val="00612B38"/>
    <w:rsid w:val="00613A8D"/>
    <w:rsid w:val="00614E35"/>
    <w:rsid w:val="0061747C"/>
    <w:rsid w:val="0061753F"/>
    <w:rsid w:val="00620496"/>
    <w:rsid w:val="00621A21"/>
    <w:rsid w:val="00621ACF"/>
    <w:rsid w:val="006232A1"/>
    <w:rsid w:val="00623642"/>
    <w:rsid w:val="00623EAC"/>
    <w:rsid w:val="00624D92"/>
    <w:rsid w:val="0062520C"/>
    <w:rsid w:val="0062575D"/>
    <w:rsid w:val="00625DAD"/>
    <w:rsid w:val="00625DF7"/>
    <w:rsid w:val="00627D37"/>
    <w:rsid w:val="00632350"/>
    <w:rsid w:val="00632448"/>
    <w:rsid w:val="006347AD"/>
    <w:rsid w:val="00635FBD"/>
    <w:rsid w:val="0063691D"/>
    <w:rsid w:val="00637123"/>
    <w:rsid w:val="00640996"/>
    <w:rsid w:val="006413BF"/>
    <w:rsid w:val="006417E8"/>
    <w:rsid w:val="006418AF"/>
    <w:rsid w:val="006422BE"/>
    <w:rsid w:val="006426DC"/>
    <w:rsid w:val="00643A4A"/>
    <w:rsid w:val="0064403B"/>
    <w:rsid w:val="00644114"/>
    <w:rsid w:val="006458BC"/>
    <w:rsid w:val="00645FAF"/>
    <w:rsid w:val="0065219F"/>
    <w:rsid w:val="0065304F"/>
    <w:rsid w:val="00653626"/>
    <w:rsid w:val="00655EC9"/>
    <w:rsid w:val="00656404"/>
    <w:rsid w:val="00656F37"/>
    <w:rsid w:val="0066031A"/>
    <w:rsid w:val="006626AA"/>
    <w:rsid w:val="0066280F"/>
    <w:rsid w:val="00663914"/>
    <w:rsid w:val="00663DC1"/>
    <w:rsid w:val="00665095"/>
    <w:rsid w:val="00665331"/>
    <w:rsid w:val="00665E38"/>
    <w:rsid w:val="00666513"/>
    <w:rsid w:val="00666822"/>
    <w:rsid w:val="0066766E"/>
    <w:rsid w:val="0067088C"/>
    <w:rsid w:val="006714ED"/>
    <w:rsid w:val="006731AD"/>
    <w:rsid w:val="00676271"/>
    <w:rsid w:val="00676673"/>
    <w:rsid w:val="006768E9"/>
    <w:rsid w:val="00676CA5"/>
    <w:rsid w:val="006829E7"/>
    <w:rsid w:val="00682D49"/>
    <w:rsid w:val="0068453C"/>
    <w:rsid w:val="0069009C"/>
    <w:rsid w:val="006900BF"/>
    <w:rsid w:val="00691411"/>
    <w:rsid w:val="00692990"/>
    <w:rsid w:val="00694098"/>
    <w:rsid w:val="0069443C"/>
    <w:rsid w:val="006A18EC"/>
    <w:rsid w:val="006A24C4"/>
    <w:rsid w:val="006A4DB3"/>
    <w:rsid w:val="006A4F08"/>
    <w:rsid w:val="006A6130"/>
    <w:rsid w:val="006A6947"/>
    <w:rsid w:val="006A7F03"/>
    <w:rsid w:val="006B10B3"/>
    <w:rsid w:val="006B39B1"/>
    <w:rsid w:val="006B3AA0"/>
    <w:rsid w:val="006C0E28"/>
    <w:rsid w:val="006C177F"/>
    <w:rsid w:val="006C1919"/>
    <w:rsid w:val="006D106A"/>
    <w:rsid w:val="006D116A"/>
    <w:rsid w:val="006D17A8"/>
    <w:rsid w:val="006D1D8F"/>
    <w:rsid w:val="006D2817"/>
    <w:rsid w:val="006D2889"/>
    <w:rsid w:val="006D35E4"/>
    <w:rsid w:val="006D37F2"/>
    <w:rsid w:val="006D4FC9"/>
    <w:rsid w:val="006D6CD1"/>
    <w:rsid w:val="006D7DDA"/>
    <w:rsid w:val="006E1027"/>
    <w:rsid w:val="006E30F0"/>
    <w:rsid w:val="006E3870"/>
    <w:rsid w:val="006E4852"/>
    <w:rsid w:val="006E781D"/>
    <w:rsid w:val="006E7B55"/>
    <w:rsid w:val="006F1287"/>
    <w:rsid w:val="006F2900"/>
    <w:rsid w:val="006F2C77"/>
    <w:rsid w:val="006F337E"/>
    <w:rsid w:val="006F5E36"/>
    <w:rsid w:val="006F60AA"/>
    <w:rsid w:val="006F6494"/>
    <w:rsid w:val="007013D9"/>
    <w:rsid w:val="00702B56"/>
    <w:rsid w:val="00702C3E"/>
    <w:rsid w:val="0070472E"/>
    <w:rsid w:val="007054E0"/>
    <w:rsid w:val="007062C7"/>
    <w:rsid w:val="007065AF"/>
    <w:rsid w:val="00707BC6"/>
    <w:rsid w:val="00710BCA"/>
    <w:rsid w:val="0071166C"/>
    <w:rsid w:val="00711D5B"/>
    <w:rsid w:val="00713A48"/>
    <w:rsid w:val="00713EF6"/>
    <w:rsid w:val="00714DB8"/>
    <w:rsid w:val="0071649C"/>
    <w:rsid w:val="00716688"/>
    <w:rsid w:val="007174D8"/>
    <w:rsid w:val="00720709"/>
    <w:rsid w:val="00721042"/>
    <w:rsid w:val="00721DB2"/>
    <w:rsid w:val="00722C45"/>
    <w:rsid w:val="007232F8"/>
    <w:rsid w:val="00723C88"/>
    <w:rsid w:val="00724050"/>
    <w:rsid w:val="00724999"/>
    <w:rsid w:val="00724C1A"/>
    <w:rsid w:val="00725F1B"/>
    <w:rsid w:val="00727787"/>
    <w:rsid w:val="00730386"/>
    <w:rsid w:val="00730C89"/>
    <w:rsid w:val="007321D7"/>
    <w:rsid w:val="00733D18"/>
    <w:rsid w:val="007349E2"/>
    <w:rsid w:val="00734CF1"/>
    <w:rsid w:val="00734FB7"/>
    <w:rsid w:val="007368DD"/>
    <w:rsid w:val="00741C13"/>
    <w:rsid w:val="00742419"/>
    <w:rsid w:val="00744000"/>
    <w:rsid w:val="007440D5"/>
    <w:rsid w:val="007455B5"/>
    <w:rsid w:val="007462A7"/>
    <w:rsid w:val="00746CA5"/>
    <w:rsid w:val="007500FB"/>
    <w:rsid w:val="0075285D"/>
    <w:rsid w:val="00752864"/>
    <w:rsid w:val="00752F9D"/>
    <w:rsid w:val="00754605"/>
    <w:rsid w:val="00754CCA"/>
    <w:rsid w:val="007554A8"/>
    <w:rsid w:val="00756326"/>
    <w:rsid w:val="00756953"/>
    <w:rsid w:val="0075781A"/>
    <w:rsid w:val="007603F9"/>
    <w:rsid w:val="0076117D"/>
    <w:rsid w:val="00762953"/>
    <w:rsid w:val="0076361B"/>
    <w:rsid w:val="00763CF8"/>
    <w:rsid w:val="007666A0"/>
    <w:rsid w:val="007668EE"/>
    <w:rsid w:val="00766A2B"/>
    <w:rsid w:val="007704ED"/>
    <w:rsid w:val="007708C6"/>
    <w:rsid w:val="00772220"/>
    <w:rsid w:val="00774890"/>
    <w:rsid w:val="00775A25"/>
    <w:rsid w:val="00780B10"/>
    <w:rsid w:val="0078114D"/>
    <w:rsid w:val="0078344C"/>
    <w:rsid w:val="00784269"/>
    <w:rsid w:val="00785628"/>
    <w:rsid w:val="00790978"/>
    <w:rsid w:val="0079132F"/>
    <w:rsid w:val="00791FC2"/>
    <w:rsid w:val="0079289A"/>
    <w:rsid w:val="00793858"/>
    <w:rsid w:val="00795446"/>
    <w:rsid w:val="007969E9"/>
    <w:rsid w:val="007A040A"/>
    <w:rsid w:val="007A10EA"/>
    <w:rsid w:val="007A5160"/>
    <w:rsid w:val="007A5A14"/>
    <w:rsid w:val="007A5FE9"/>
    <w:rsid w:val="007A7721"/>
    <w:rsid w:val="007A7DF3"/>
    <w:rsid w:val="007B0044"/>
    <w:rsid w:val="007B0270"/>
    <w:rsid w:val="007B1530"/>
    <w:rsid w:val="007B1CDA"/>
    <w:rsid w:val="007B1E46"/>
    <w:rsid w:val="007B1F40"/>
    <w:rsid w:val="007B55A9"/>
    <w:rsid w:val="007B6513"/>
    <w:rsid w:val="007C03BB"/>
    <w:rsid w:val="007C195A"/>
    <w:rsid w:val="007C1B8A"/>
    <w:rsid w:val="007C1E21"/>
    <w:rsid w:val="007C2144"/>
    <w:rsid w:val="007C2601"/>
    <w:rsid w:val="007C298D"/>
    <w:rsid w:val="007C322D"/>
    <w:rsid w:val="007C340A"/>
    <w:rsid w:val="007C3FC0"/>
    <w:rsid w:val="007C4B7B"/>
    <w:rsid w:val="007C663F"/>
    <w:rsid w:val="007C6DC0"/>
    <w:rsid w:val="007C78A4"/>
    <w:rsid w:val="007C7EB1"/>
    <w:rsid w:val="007D0390"/>
    <w:rsid w:val="007D0B5F"/>
    <w:rsid w:val="007D10E8"/>
    <w:rsid w:val="007D3F9D"/>
    <w:rsid w:val="007D4696"/>
    <w:rsid w:val="007D613A"/>
    <w:rsid w:val="007D7C6E"/>
    <w:rsid w:val="007E0338"/>
    <w:rsid w:val="007E3173"/>
    <w:rsid w:val="007E5CC4"/>
    <w:rsid w:val="007E60E6"/>
    <w:rsid w:val="007E6B7C"/>
    <w:rsid w:val="007E75C2"/>
    <w:rsid w:val="007E7CDE"/>
    <w:rsid w:val="007E7EA0"/>
    <w:rsid w:val="007F0C13"/>
    <w:rsid w:val="007F0FC6"/>
    <w:rsid w:val="007F1090"/>
    <w:rsid w:val="007F12B5"/>
    <w:rsid w:val="007F1DD3"/>
    <w:rsid w:val="007F2282"/>
    <w:rsid w:val="007F23DF"/>
    <w:rsid w:val="007F37C0"/>
    <w:rsid w:val="007F4603"/>
    <w:rsid w:val="007F57B7"/>
    <w:rsid w:val="007F66E6"/>
    <w:rsid w:val="007F7E4C"/>
    <w:rsid w:val="008000E1"/>
    <w:rsid w:val="008024A9"/>
    <w:rsid w:val="0080420A"/>
    <w:rsid w:val="008054AF"/>
    <w:rsid w:val="00805834"/>
    <w:rsid w:val="00806FCB"/>
    <w:rsid w:val="00807DE5"/>
    <w:rsid w:val="00810D11"/>
    <w:rsid w:val="00810D70"/>
    <w:rsid w:val="00811613"/>
    <w:rsid w:val="0081187E"/>
    <w:rsid w:val="00811C44"/>
    <w:rsid w:val="00813161"/>
    <w:rsid w:val="0081319B"/>
    <w:rsid w:val="00814F32"/>
    <w:rsid w:val="0081569B"/>
    <w:rsid w:val="00815B3A"/>
    <w:rsid w:val="00817333"/>
    <w:rsid w:val="008177CB"/>
    <w:rsid w:val="0082104D"/>
    <w:rsid w:val="00822347"/>
    <w:rsid w:val="00823283"/>
    <w:rsid w:val="00825172"/>
    <w:rsid w:val="0082540C"/>
    <w:rsid w:val="00825A41"/>
    <w:rsid w:val="00825CCD"/>
    <w:rsid w:val="008268F2"/>
    <w:rsid w:val="008271AA"/>
    <w:rsid w:val="00827562"/>
    <w:rsid w:val="0083599D"/>
    <w:rsid w:val="00836A61"/>
    <w:rsid w:val="008402FE"/>
    <w:rsid w:val="00841B9F"/>
    <w:rsid w:val="00843FA4"/>
    <w:rsid w:val="00845BB2"/>
    <w:rsid w:val="008461B7"/>
    <w:rsid w:val="00847522"/>
    <w:rsid w:val="008478E3"/>
    <w:rsid w:val="0085208D"/>
    <w:rsid w:val="00852F5E"/>
    <w:rsid w:val="00853FA5"/>
    <w:rsid w:val="00854ABB"/>
    <w:rsid w:val="00854D2E"/>
    <w:rsid w:val="008551A0"/>
    <w:rsid w:val="008562EA"/>
    <w:rsid w:val="0085686E"/>
    <w:rsid w:val="00857CC6"/>
    <w:rsid w:val="00857E71"/>
    <w:rsid w:val="00863F05"/>
    <w:rsid w:val="0086441B"/>
    <w:rsid w:val="008656F2"/>
    <w:rsid w:val="0086588D"/>
    <w:rsid w:val="00865A3E"/>
    <w:rsid w:val="0086694E"/>
    <w:rsid w:val="0087138A"/>
    <w:rsid w:val="00871D6D"/>
    <w:rsid w:val="00871F7F"/>
    <w:rsid w:val="00872C5A"/>
    <w:rsid w:val="008745A5"/>
    <w:rsid w:val="008746CA"/>
    <w:rsid w:val="008770B8"/>
    <w:rsid w:val="00877490"/>
    <w:rsid w:val="00880246"/>
    <w:rsid w:val="008802F8"/>
    <w:rsid w:val="00880AA2"/>
    <w:rsid w:val="0088135B"/>
    <w:rsid w:val="00882155"/>
    <w:rsid w:val="008827F3"/>
    <w:rsid w:val="00883EAE"/>
    <w:rsid w:val="0088443C"/>
    <w:rsid w:val="00886E84"/>
    <w:rsid w:val="00886F9D"/>
    <w:rsid w:val="0088731E"/>
    <w:rsid w:val="00887C32"/>
    <w:rsid w:val="00890125"/>
    <w:rsid w:val="00890D01"/>
    <w:rsid w:val="00891D0F"/>
    <w:rsid w:val="008949E0"/>
    <w:rsid w:val="00895E95"/>
    <w:rsid w:val="008A0758"/>
    <w:rsid w:val="008A1AB0"/>
    <w:rsid w:val="008A278D"/>
    <w:rsid w:val="008A7B5B"/>
    <w:rsid w:val="008B1CB0"/>
    <w:rsid w:val="008B242B"/>
    <w:rsid w:val="008B4065"/>
    <w:rsid w:val="008B64B5"/>
    <w:rsid w:val="008B6D2C"/>
    <w:rsid w:val="008C0DD4"/>
    <w:rsid w:val="008C192B"/>
    <w:rsid w:val="008C24A6"/>
    <w:rsid w:val="008C6C93"/>
    <w:rsid w:val="008C6D72"/>
    <w:rsid w:val="008D077E"/>
    <w:rsid w:val="008D13A9"/>
    <w:rsid w:val="008D19BF"/>
    <w:rsid w:val="008D24A4"/>
    <w:rsid w:val="008D4FA1"/>
    <w:rsid w:val="008D50CA"/>
    <w:rsid w:val="008D7DC9"/>
    <w:rsid w:val="008E2B0B"/>
    <w:rsid w:val="008E3ED3"/>
    <w:rsid w:val="008E5E9C"/>
    <w:rsid w:val="008E79CC"/>
    <w:rsid w:val="008E7D77"/>
    <w:rsid w:val="008F0D62"/>
    <w:rsid w:val="008F1C1F"/>
    <w:rsid w:val="008F2AB6"/>
    <w:rsid w:val="008F3407"/>
    <w:rsid w:val="008F3439"/>
    <w:rsid w:val="008F7E8E"/>
    <w:rsid w:val="009000E6"/>
    <w:rsid w:val="0090025F"/>
    <w:rsid w:val="00901872"/>
    <w:rsid w:val="0090272D"/>
    <w:rsid w:val="00902A5B"/>
    <w:rsid w:val="00903A3B"/>
    <w:rsid w:val="00903CAB"/>
    <w:rsid w:val="009050E8"/>
    <w:rsid w:val="009067C3"/>
    <w:rsid w:val="009069DF"/>
    <w:rsid w:val="0090712B"/>
    <w:rsid w:val="0091068E"/>
    <w:rsid w:val="00912922"/>
    <w:rsid w:val="00913004"/>
    <w:rsid w:val="00913FFA"/>
    <w:rsid w:val="00914BAF"/>
    <w:rsid w:val="00916592"/>
    <w:rsid w:val="00917C49"/>
    <w:rsid w:val="0092050A"/>
    <w:rsid w:val="00921F36"/>
    <w:rsid w:val="0092238A"/>
    <w:rsid w:val="009228B6"/>
    <w:rsid w:val="009237C9"/>
    <w:rsid w:val="00923A4F"/>
    <w:rsid w:val="00925C85"/>
    <w:rsid w:val="00925EC9"/>
    <w:rsid w:val="00926FEF"/>
    <w:rsid w:val="00926FF5"/>
    <w:rsid w:val="0092704C"/>
    <w:rsid w:val="0092758B"/>
    <w:rsid w:val="00927A38"/>
    <w:rsid w:val="00931698"/>
    <w:rsid w:val="00931E62"/>
    <w:rsid w:val="00932CF7"/>
    <w:rsid w:val="00936552"/>
    <w:rsid w:val="00936573"/>
    <w:rsid w:val="009403A3"/>
    <w:rsid w:val="009404C2"/>
    <w:rsid w:val="009426B9"/>
    <w:rsid w:val="00942FE2"/>
    <w:rsid w:val="00943350"/>
    <w:rsid w:val="0094404F"/>
    <w:rsid w:val="009454A4"/>
    <w:rsid w:val="009502E8"/>
    <w:rsid w:val="00951381"/>
    <w:rsid w:val="00951626"/>
    <w:rsid w:val="00951B97"/>
    <w:rsid w:val="00953FE6"/>
    <w:rsid w:val="00955E42"/>
    <w:rsid w:val="0095674A"/>
    <w:rsid w:val="009573B0"/>
    <w:rsid w:val="00960F50"/>
    <w:rsid w:val="009611F4"/>
    <w:rsid w:val="0096184B"/>
    <w:rsid w:val="0096403B"/>
    <w:rsid w:val="00964D4B"/>
    <w:rsid w:val="00966D9D"/>
    <w:rsid w:val="009673B8"/>
    <w:rsid w:val="00967829"/>
    <w:rsid w:val="00967830"/>
    <w:rsid w:val="009713E1"/>
    <w:rsid w:val="0097492B"/>
    <w:rsid w:val="00975668"/>
    <w:rsid w:val="009759B4"/>
    <w:rsid w:val="00976EBC"/>
    <w:rsid w:val="0097722D"/>
    <w:rsid w:val="009814E5"/>
    <w:rsid w:val="00983B0B"/>
    <w:rsid w:val="00985944"/>
    <w:rsid w:val="009912C5"/>
    <w:rsid w:val="00991B10"/>
    <w:rsid w:val="00991DE6"/>
    <w:rsid w:val="0099200F"/>
    <w:rsid w:val="009929C9"/>
    <w:rsid w:val="00993473"/>
    <w:rsid w:val="009937EE"/>
    <w:rsid w:val="009940AB"/>
    <w:rsid w:val="00994D12"/>
    <w:rsid w:val="00995F36"/>
    <w:rsid w:val="009A144A"/>
    <w:rsid w:val="009A22F3"/>
    <w:rsid w:val="009A3D87"/>
    <w:rsid w:val="009A4CA8"/>
    <w:rsid w:val="009A4F23"/>
    <w:rsid w:val="009A7413"/>
    <w:rsid w:val="009B0232"/>
    <w:rsid w:val="009B0F8F"/>
    <w:rsid w:val="009B112F"/>
    <w:rsid w:val="009B13B2"/>
    <w:rsid w:val="009B25CF"/>
    <w:rsid w:val="009B41C4"/>
    <w:rsid w:val="009B561E"/>
    <w:rsid w:val="009B5C61"/>
    <w:rsid w:val="009B674C"/>
    <w:rsid w:val="009B77E8"/>
    <w:rsid w:val="009C028B"/>
    <w:rsid w:val="009C1863"/>
    <w:rsid w:val="009C30D0"/>
    <w:rsid w:val="009C4DC4"/>
    <w:rsid w:val="009C52FB"/>
    <w:rsid w:val="009C5CD9"/>
    <w:rsid w:val="009C612F"/>
    <w:rsid w:val="009D0DC9"/>
    <w:rsid w:val="009D110F"/>
    <w:rsid w:val="009D2790"/>
    <w:rsid w:val="009D3793"/>
    <w:rsid w:val="009D6B7E"/>
    <w:rsid w:val="009E0541"/>
    <w:rsid w:val="009E4BCF"/>
    <w:rsid w:val="009E5F35"/>
    <w:rsid w:val="009E64BF"/>
    <w:rsid w:val="009F0CA9"/>
    <w:rsid w:val="009F0E95"/>
    <w:rsid w:val="009F5DA1"/>
    <w:rsid w:val="00A00B57"/>
    <w:rsid w:val="00A020AB"/>
    <w:rsid w:val="00A02442"/>
    <w:rsid w:val="00A05E2F"/>
    <w:rsid w:val="00A06143"/>
    <w:rsid w:val="00A07F58"/>
    <w:rsid w:val="00A10250"/>
    <w:rsid w:val="00A12660"/>
    <w:rsid w:val="00A14A70"/>
    <w:rsid w:val="00A15EF5"/>
    <w:rsid w:val="00A167B2"/>
    <w:rsid w:val="00A17AEB"/>
    <w:rsid w:val="00A217A1"/>
    <w:rsid w:val="00A229CC"/>
    <w:rsid w:val="00A23E0D"/>
    <w:rsid w:val="00A24747"/>
    <w:rsid w:val="00A24CA3"/>
    <w:rsid w:val="00A267CB"/>
    <w:rsid w:val="00A2698E"/>
    <w:rsid w:val="00A30225"/>
    <w:rsid w:val="00A315C6"/>
    <w:rsid w:val="00A32749"/>
    <w:rsid w:val="00A3365F"/>
    <w:rsid w:val="00A34DAF"/>
    <w:rsid w:val="00A35586"/>
    <w:rsid w:val="00A407A5"/>
    <w:rsid w:val="00A40BAD"/>
    <w:rsid w:val="00A43132"/>
    <w:rsid w:val="00A45DA1"/>
    <w:rsid w:val="00A460CF"/>
    <w:rsid w:val="00A47682"/>
    <w:rsid w:val="00A52F06"/>
    <w:rsid w:val="00A54B8E"/>
    <w:rsid w:val="00A55681"/>
    <w:rsid w:val="00A6121E"/>
    <w:rsid w:val="00A61445"/>
    <w:rsid w:val="00A61570"/>
    <w:rsid w:val="00A6180A"/>
    <w:rsid w:val="00A621B7"/>
    <w:rsid w:val="00A6312C"/>
    <w:rsid w:val="00A63725"/>
    <w:rsid w:val="00A6550B"/>
    <w:rsid w:val="00A65DFF"/>
    <w:rsid w:val="00A66456"/>
    <w:rsid w:val="00A6719E"/>
    <w:rsid w:val="00A678F7"/>
    <w:rsid w:val="00A71E6F"/>
    <w:rsid w:val="00A72655"/>
    <w:rsid w:val="00A72D88"/>
    <w:rsid w:val="00A74541"/>
    <w:rsid w:val="00A76F8D"/>
    <w:rsid w:val="00A77366"/>
    <w:rsid w:val="00A775DA"/>
    <w:rsid w:val="00A80591"/>
    <w:rsid w:val="00A808B5"/>
    <w:rsid w:val="00A8095D"/>
    <w:rsid w:val="00A80973"/>
    <w:rsid w:val="00A81345"/>
    <w:rsid w:val="00A84842"/>
    <w:rsid w:val="00A84E88"/>
    <w:rsid w:val="00A861AE"/>
    <w:rsid w:val="00A8796A"/>
    <w:rsid w:val="00A87AD5"/>
    <w:rsid w:val="00A9100A"/>
    <w:rsid w:val="00A921AC"/>
    <w:rsid w:val="00A92713"/>
    <w:rsid w:val="00A92BC2"/>
    <w:rsid w:val="00A95F47"/>
    <w:rsid w:val="00AA0038"/>
    <w:rsid w:val="00AA0869"/>
    <w:rsid w:val="00AA15CA"/>
    <w:rsid w:val="00AA1691"/>
    <w:rsid w:val="00AA16B7"/>
    <w:rsid w:val="00AA19D1"/>
    <w:rsid w:val="00AA2D8F"/>
    <w:rsid w:val="00AA4835"/>
    <w:rsid w:val="00AA4B19"/>
    <w:rsid w:val="00AA6B34"/>
    <w:rsid w:val="00AA6D6A"/>
    <w:rsid w:val="00AA6E6D"/>
    <w:rsid w:val="00AA7D37"/>
    <w:rsid w:val="00AB1556"/>
    <w:rsid w:val="00AB1CE3"/>
    <w:rsid w:val="00AB3019"/>
    <w:rsid w:val="00AB52BF"/>
    <w:rsid w:val="00AB542A"/>
    <w:rsid w:val="00AB614B"/>
    <w:rsid w:val="00AB6184"/>
    <w:rsid w:val="00AC0C26"/>
    <w:rsid w:val="00AC15E6"/>
    <w:rsid w:val="00AC19EE"/>
    <w:rsid w:val="00AC3224"/>
    <w:rsid w:val="00AC3FD7"/>
    <w:rsid w:val="00AC400F"/>
    <w:rsid w:val="00AC4236"/>
    <w:rsid w:val="00AC568C"/>
    <w:rsid w:val="00AC5EF6"/>
    <w:rsid w:val="00AC60A8"/>
    <w:rsid w:val="00AC722C"/>
    <w:rsid w:val="00AD0CCA"/>
    <w:rsid w:val="00AD1A31"/>
    <w:rsid w:val="00AD26A6"/>
    <w:rsid w:val="00AD5B8F"/>
    <w:rsid w:val="00AD7D7D"/>
    <w:rsid w:val="00AE45FE"/>
    <w:rsid w:val="00AE4F30"/>
    <w:rsid w:val="00AE5F6E"/>
    <w:rsid w:val="00AE7169"/>
    <w:rsid w:val="00AE7397"/>
    <w:rsid w:val="00AF0B28"/>
    <w:rsid w:val="00AF30A5"/>
    <w:rsid w:val="00AF5FD9"/>
    <w:rsid w:val="00AF640D"/>
    <w:rsid w:val="00AF6991"/>
    <w:rsid w:val="00AF6C40"/>
    <w:rsid w:val="00AF7900"/>
    <w:rsid w:val="00B01D8A"/>
    <w:rsid w:val="00B022FF"/>
    <w:rsid w:val="00B06742"/>
    <w:rsid w:val="00B11D88"/>
    <w:rsid w:val="00B1675B"/>
    <w:rsid w:val="00B17803"/>
    <w:rsid w:val="00B21149"/>
    <w:rsid w:val="00B21D2D"/>
    <w:rsid w:val="00B21D9D"/>
    <w:rsid w:val="00B22265"/>
    <w:rsid w:val="00B225CF"/>
    <w:rsid w:val="00B23C90"/>
    <w:rsid w:val="00B24C45"/>
    <w:rsid w:val="00B256B8"/>
    <w:rsid w:val="00B25B6C"/>
    <w:rsid w:val="00B27CB8"/>
    <w:rsid w:val="00B27D7E"/>
    <w:rsid w:val="00B30944"/>
    <w:rsid w:val="00B30CD3"/>
    <w:rsid w:val="00B31EA0"/>
    <w:rsid w:val="00B3345E"/>
    <w:rsid w:val="00B3647B"/>
    <w:rsid w:val="00B3688D"/>
    <w:rsid w:val="00B3694B"/>
    <w:rsid w:val="00B375BA"/>
    <w:rsid w:val="00B377C0"/>
    <w:rsid w:val="00B37FFE"/>
    <w:rsid w:val="00B40226"/>
    <w:rsid w:val="00B415C3"/>
    <w:rsid w:val="00B420CD"/>
    <w:rsid w:val="00B421FD"/>
    <w:rsid w:val="00B43423"/>
    <w:rsid w:val="00B44D50"/>
    <w:rsid w:val="00B4525A"/>
    <w:rsid w:val="00B45BA9"/>
    <w:rsid w:val="00B46353"/>
    <w:rsid w:val="00B51C33"/>
    <w:rsid w:val="00B54FA4"/>
    <w:rsid w:val="00B55621"/>
    <w:rsid w:val="00B557DE"/>
    <w:rsid w:val="00B56C34"/>
    <w:rsid w:val="00B576DA"/>
    <w:rsid w:val="00B57713"/>
    <w:rsid w:val="00B577B3"/>
    <w:rsid w:val="00B635C6"/>
    <w:rsid w:val="00B65E78"/>
    <w:rsid w:val="00B67ADF"/>
    <w:rsid w:val="00B67EE4"/>
    <w:rsid w:val="00B713E9"/>
    <w:rsid w:val="00B7153F"/>
    <w:rsid w:val="00B753C5"/>
    <w:rsid w:val="00B759A2"/>
    <w:rsid w:val="00B765C6"/>
    <w:rsid w:val="00B807DE"/>
    <w:rsid w:val="00B80EB8"/>
    <w:rsid w:val="00B8315D"/>
    <w:rsid w:val="00B833B4"/>
    <w:rsid w:val="00B83777"/>
    <w:rsid w:val="00B83989"/>
    <w:rsid w:val="00B84AAF"/>
    <w:rsid w:val="00B86EF0"/>
    <w:rsid w:val="00B876C2"/>
    <w:rsid w:val="00B90406"/>
    <w:rsid w:val="00B90DDA"/>
    <w:rsid w:val="00B940C7"/>
    <w:rsid w:val="00B966B0"/>
    <w:rsid w:val="00BA17BE"/>
    <w:rsid w:val="00BA2D8E"/>
    <w:rsid w:val="00BA319E"/>
    <w:rsid w:val="00BA3D8E"/>
    <w:rsid w:val="00BA673D"/>
    <w:rsid w:val="00BA74CD"/>
    <w:rsid w:val="00BB013C"/>
    <w:rsid w:val="00BB058C"/>
    <w:rsid w:val="00BB2571"/>
    <w:rsid w:val="00BB5384"/>
    <w:rsid w:val="00BC1370"/>
    <w:rsid w:val="00BC2BF6"/>
    <w:rsid w:val="00BC2C0E"/>
    <w:rsid w:val="00BC302D"/>
    <w:rsid w:val="00BC358C"/>
    <w:rsid w:val="00BC4B12"/>
    <w:rsid w:val="00BC6EFE"/>
    <w:rsid w:val="00BD00BC"/>
    <w:rsid w:val="00BD1015"/>
    <w:rsid w:val="00BD2B0A"/>
    <w:rsid w:val="00BD55E0"/>
    <w:rsid w:val="00BD658E"/>
    <w:rsid w:val="00BD7CB5"/>
    <w:rsid w:val="00BE0482"/>
    <w:rsid w:val="00BE0806"/>
    <w:rsid w:val="00BE16BB"/>
    <w:rsid w:val="00BE53E2"/>
    <w:rsid w:val="00BE55E1"/>
    <w:rsid w:val="00BE7013"/>
    <w:rsid w:val="00BF069A"/>
    <w:rsid w:val="00BF0CD1"/>
    <w:rsid w:val="00BF0E22"/>
    <w:rsid w:val="00BF0EDF"/>
    <w:rsid w:val="00BF1C3F"/>
    <w:rsid w:val="00BF312A"/>
    <w:rsid w:val="00BF4BC3"/>
    <w:rsid w:val="00BF6BD4"/>
    <w:rsid w:val="00BF77CA"/>
    <w:rsid w:val="00C01B05"/>
    <w:rsid w:val="00C02078"/>
    <w:rsid w:val="00C02773"/>
    <w:rsid w:val="00C03D6B"/>
    <w:rsid w:val="00C03F9F"/>
    <w:rsid w:val="00C06796"/>
    <w:rsid w:val="00C07BD0"/>
    <w:rsid w:val="00C07DA1"/>
    <w:rsid w:val="00C1045F"/>
    <w:rsid w:val="00C10DDF"/>
    <w:rsid w:val="00C11EEA"/>
    <w:rsid w:val="00C12726"/>
    <w:rsid w:val="00C12944"/>
    <w:rsid w:val="00C13307"/>
    <w:rsid w:val="00C13446"/>
    <w:rsid w:val="00C160C5"/>
    <w:rsid w:val="00C16BE1"/>
    <w:rsid w:val="00C17CD2"/>
    <w:rsid w:val="00C17D15"/>
    <w:rsid w:val="00C17EDC"/>
    <w:rsid w:val="00C2049C"/>
    <w:rsid w:val="00C206B4"/>
    <w:rsid w:val="00C2161C"/>
    <w:rsid w:val="00C21B8D"/>
    <w:rsid w:val="00C22BA4"/>
    <w:rsid w:val="00C3082B"/>
    <w:rsid w:val="00C31861"/>
    <w:rsid w:val="00C33302"/>
    <w:rsid w:val="00C350A1"/>
    <w:rsid w:val="00C3535E"/>
    <w:rsid w:val="00C35451"/>
    <w:rsid w:val="00C36606"/>
    <w:rsid w:val="00C36F21"/>
    <w:rsid w:val="00C378F3"/>
    <w:rsid w:val="00C37BE7"/>
    <w:rsid w:val="00C37C4C"/>
    <w:rsid w:val="00C42056"/>
    <w:rsid w:val="00C422C3"/>
    <w:rsid w:val="00C43A5C"/>
    <w:rsid w:val="00C44F41"/>
    <w:rsid w:val="00C45A70"/>
    <w:rsid w:val="00C45BCF"/>
    <w:rsid w:val="00C46975"/>
    <w:rsid w:val="00C502B3"/>
    <w:rsid w:val="00C50629"/>
    <w:rsid w:val="00C5146E"/>
    <w:rsid w:val="00C51566"/>
    <w:rsid w:val="00C52481"/>
    <w:rsid w:val="00C52913"/>
    <w:rsid w:val="00C52E65"/>
    <w:rsid w:val="00C534CC"/>
    <w:rsid w:val="00C53906"/>
    <w:rsid w:val="00C5469E"/>
    <w:rsid w:val="00C553B0"/>
    <w:rsid w:val="00C55B43"/>
    <w:rsid w:val="00C569F5"/>
    <w:rsid w:val="00C57716"/>
    <w:rsid w:val="00C60F75"/>
    <w:rsid w:val="00C614CE"/>
    <w:rsid w:val="00C62DBB"/>
    <w:rsid w:val="00C63BC4"/>
    <w:rsid w:val="00C654D9"/>
    <w:rsid w:val="00C6779D"/>
    <w:rsid w:val="00C67900"/>
    <w:rsid w:val="00C70D29"/>
    <w:rsid w:val="00C70F08"/>
    <w:rsid w:val="00C711F1"/>
    <w:rsid w:val="00C74ABE"/>
    <w:rsid w:val="00C75C43"/>
    <w:rsid w:val="00C777F0"/>
    <w:rsid w:val="00C77E17"/>
    <w:rsid w:val="00C83453"/>
    <w:rsid w:val="00C83A0C"/>
    <w:rsid w:val="00C83D83"/>
    <w:rsid w:val="00C83E63"/>
    <w:rsid w:val="00C846A3"/>
    <w:rsid w:val="00C851FE"/>
    <w:rsid w:val="00C858CA"/>
    <w:rsid w:val="00C8714B"/>
    <w:rsid w:val="00C87344"/>
    <w:rsid w:val="00C9062C"/>
    <w:rsid w:val="00C93F2F"/>
    <w:rsid w:val="00C94CEA"/>
    <w:rsid w:val="00C952B8"/>
    <w:rsid w:val="00C952EE"/>
    <w:rsid w:val="00C95EA2"/>
    <w:rsid w:val="00C9678E"/>
    <w:rsid w:val="00C97B3E"/>
    <w:rsid w:val="00C97F34"/>
    <w:rsid w:val="00CA195F"/>
    <w:rsid w:val="00CA3671"/>
    <w:rsid w:val="00CA3E2B"/>
    <w:rsid w:val="00CA4BF6"/>
    <w:rsid w:val="00CA62DE"/>
    <w:rsid w:val="00CA6B7E"/>
    <w:rsid w:val="00CA706F"/>
    <w:rsid w:val="00CA7951"/>
    <w:rsid w:val="00CB05F2"/>
    <w:rsid w:val="00CB0A1A"/>
    <w:rsid w:val="00CB148E"/>
    <w:rsid w:val="00CB1568"/>
    <w:rsid w:val="00CB2F5B"/>
    <w:rsid w:val="00CB3BD9"/>
    <w:rsid w:val="00CB43BA"/>
    <w:rsid w:val="00CB4C6B"/>
    <w:rsid w:val="00CB594C"/>
    <w:rsid w:val="00CC0022"/>
    <w:rsid w:val="00CC0057"/>
    <w:rsid w:val="00CC0ABE"/>
    <w:rsid w:val="00CC1801"/>
    <w:rsid w:val="00CC191E"/>
    <w:rsid w:val="00CC256A"/>
    <w:rsid w:val="00CC29E5"/>
    <w:rsid w:val="00CC3931"/>
    <w:rsid w:val="00CC3C57"/>
    <w:rsid w:val="00CC46E6"/>
    <w:rsid w:val="00CC4EF0"/>
    <w:rsid w:val="00CC5F0C"/>
    <w:rsid w:val="00CC621E"/>
    <w:rsid w:val="00CC74F3"/>
    <w:rsid w:val="00CD0696"/>
    <w:rsid w:val="00CD24B6"/>
    <w:rsid w:val="00CD6699"/>
    <w:rsid w:val="00CD7B3A"/>
    <w:rsid w:val="00CE0683"/>
    <w:rsid w:val="00CE08E7"/>
    <w:rsid w:val="00CE0ABF"/>
    <w:rsid w:val="00CE1FFB"/>
    <w:rsid w:val="00CE250A"/>
    <w:rsid w:val="00CE2E2F"/>
    <w:rsid w:val="00CE2F1D"/>
    <w:rsid w:val="00CE5561"/>
    <w:rsid w:val="00CE6560"/>
    <w:rsid w:val="00CE699B"/>
    <w:rsid w:val="00CE75A2"/>
    <w:rsid w:val="00CF1846"/>
    <w:rsid w:val="00CF20D9"/>
    <w:rsid w:val="00CF2718"/>
    <w:rsid w:val="00CF4DD5"/>
    <w:rsid w:val="00CF4DD6"/>
    <w:rsid w:val="00CF4E59"/>
    <w:rsid w:val="00CF6153"/>
    <w:rsid w:val="00CF687A"/>
    <w:rsid w:val="00CF69C3"/>
    <w:rsid w:val="00CF7A24"/>
    <w:rsid w:val="00D00BAA"/>
    <w:rsid w:val="00D0130E"/>
    <w:rsid w:val="00D0191A"/>
    <w:rsid w:val="00D04171"/>
    <w:rsid w:val="00D0463C"/>
    <w:rsid w:val="00D04B79"/>
    <w:rsid w:val="00D0697B"/>
    <w:rsid w:val="00D1022E"/>
    <w:rsid w:val="00D11041"/>
    <w:rsid w:val="00D12C7A"/>
    <w:rsid w:val="00D1482D"/>
    <w:rsid w:val="00D1546C"/>
    <w:rsid w:val="00D1547C"/>
    <w:rsid w:val="00D15F78"/>
    <w:rsid w:val="00D1755E"/>
    <w:rsid w:val="00D20E19"/>
    <w:rsid w:val="00D2143E"/>
    <w:rsid w:val="00D21EDB"/>
    <w:rsid w:val="00D23C8F"/>
    <w:rsid w:val="00D23F42"/>
    <w:rsid w:val="00D25CFF"/>
    <w:rsid w:val="00D31505"/>
    <w:rsid w:val="00D31FF6"/>
    <w:rsid w:val="00D32631"/>
    <w:rsid w:val="00D327A1"/>
    <w:rsid w:val="00D32995"/>
    <w:rsid w:val="00D32D89"/>
    <w:rsid w:val="00D331D5"/>
    <w:rsid w:val="00D3362D"/>
    <w:rsid w:val="00D33CCC"/>
    <w:rsid w:val="00D34ADA"/>
    <w:rsid w:val="00D35E0F"/>
    <w:rsid w:val="00D3735C"/>
    <w:rsid w:val="00D378FF"/>
    <w:rsid w:val="00D37A80"/>
    <w:rsid w:val="00D37E82"/>
    <w:rsid w:val="00D400F7"/>
    <w:rsid w:val="00D413EF"/>
    <w:rsid w:val="00D42048"/>
    <w:rsid w:val="00D42CFB"/>
    <w:rsid w:val="00D43FF4"/>
    <w:rsid w:val="00D44D44"/>
    <w:rsid w:val="00D477D7"/>
    <w:rsid w:val="00D47D5E"/>
    <w:rsid w:val="00D50EF4"/>
    <w:rsid w:val="00D55185"/>
    <w:rsid w:val="00D60E5A"/>
    <w:rsid w:val="00D62499"/>
    <w:rsid w:val="00D65D96"/>
    <w:rsid w:val="00D6748A"/>
    <w:rsid w:val="00D70F46"/>
    <w:rsid w:val="00D71CCD"/>
    <w:rsid w:val="00D72D69"/>
    <w:rsid w:val="00D74A35"/>
    <w:rsid w:val="00D757F9"/>
    <w:rsid w:val="00D77DCD"/>
    <w:rsid w:val="00D8152E"/>
    <w:rsid w:val="00D84299"/>
    <w:rsid w:val="00D846CA"/>
    <w:rsid w:val="00D86649"/>
    <w:rsid w:val="00D86665"/>
    <w:rsid w:val="00D90907"/>
    <w:rsid w:val="00D91422"/>
    <w:rsid w:val="00D92604"/>
    <w:rsid w:val="00D92842"/>
    <w:rsid w:val="00D93CEA"/>
    <w:rsid w:val="00D955C7"/>
    <w:rsid w:val="00D9581B"/>
    <w:rsid w:val="00D96DC6"/>
    <w:rsid w:val="00DA0AB9"/>
    <w:rsid w:val="00DA261C"/>
    <w:rsid w:val="00DA44E1"/>
    <w:rsid w:val="00DA535F"/>
    <w:rsid w:val="00DA6A49"/>
    <w:rsid w:val="00DB2E51"/>
    <w:rsid w:val="00DB3287"/>
    <w:rsid w:val="00DB3DCB"/>
    <w:rsid w:val="00DB6474"/>
    <w:rsid w:val="00DB6916"/>
    <w:rsid w:val="00DB77A4"/>
    <w:rsid w:val="00DB7B0E"/>
    <w:rsid w:val="00DC07A0"/>
    <w:rsid w:val="00DC21F3"/>
    <w:rsid w:val="00DC3178"/>
    <w:rsid w:val="00DC4CAF"/>
    <w:rsid w:val="00DC6496"/>
    <w:rsid w:val="00DC6974"/>
    <w:rsid w:val="00DC7F0C"/>
    <w:rsid w:val="00DC7F36"/>
    <w:rsid w:val="00DC7F48"/>
    <w:rsid w:val="00DD0139"/>
    <w:rsid w:val="00DD407C"/>
    <w:rsid w:val="00DD536B"/>
    <w:rsid w:val="00DD5630"/>
    <w:rsid w:val="00DD6C58"/>
    <w:rsid w:val="00DD6F11"/>
    <w:rsid w:val="00DD773E"/>
    <w:rsid w:val="00DE0B2A"/>
    <w:rsid w:val="00DE4421"/>
    <w:rsid w:val="00DE5BB0"/>
    <w:rsid w:val="00DE6647"/>
    <w:rsid w:val="00DE6B2D"/>
    <w:rsid w:val="00DE767D"/>
    <w:rsid w:val="00DF1542"/>
    <w:rsid w:val="00DF1647"/>
    <w:rsid w:val="00DF1A51"/>
    <w:rsid w:val="00DF5620"/>
    <w:rsid w:val="00DF5C5F"/>
    <w:rsid w:val="00DF7BAC"/>
    <w:rsid w:val="00E004F6"/>
    <w:rsid w:val="00E036BD"/>
    <w:rsid w:val="00E0594B"/>
    <w:rsid w:val="00E075DB"/>
    <w:rsid w:val="00E126AD"/>
    <w:rsid w:val="00E12D33"/>
    <w:rsid w:val="00E12E81"/>
    <w:rsid w:val="00E13251"/>
    <w:rsid w:val="00E13616"/>
    <w:rsid w:val="00E14264"/>
    <w:rsid w:val="00E142CD"/>
    <w:rsid w:val="00E1454C"/>
    <w:rsid w:val="00E14CF7"/>
    <w:rsid w:val="00E14FEB"/>
    <w:rsid w:val="00E2026D"/>
    <w:rsid w:val="00E20464"/>
    <w:rsid w:val="00E20C5E"/>
    <w:rsid w:val="00E212A3"/>
    <w:rsid w:val="00E212AA"/>
    <w:rsid w:val="00E22D99"/>
    <w:rsid w:val="00E27247"/>
    <w:rsid w:val="00E275E3"/>
    <w:rsid w:val="00E27697"/>
    <w:rsid w:val="00E278BE"/>
    <w:rsid w:val="00E30F0D"/>
    <w:rsid w:val="00E313BB"/>
    <w:rsid w:val="00E33D9B"/>
    <w:rsid w:val="00E343B0"/>
    <w:rsid w:val="00E34AEA"/>
    <w:rsid w:val="00E35E1C"/>
    <w:rsid w:val="00E35FEC"/>
    <w:rsid w:val="00E36269"/>
    <w:rsid w:val="00E363F1"/>
    <w:rsid w:val="00E36A92"/>
    <w:rsid w:val="00E37AE2"/>
    <w:rsid w:val="00E415E1"/>
    <w:rsid w:val="00E41EC7"/>
    <w:rsid w:val="00E42F79"/>
    <w:rsid w:val="00E43E26"/>
    <w:rsid w:val="00E4499D"/>
    <w:rsid w:val="00E44CB7"/>
    <w:rsid w:val="00E45B21"/>
    <w:rsid w:val="00E45D3E"/>
    <w:rsid w:val="00E462D1"/>
    <w:rsid w:val="00E5153C"/>
    <w:rsid w:val="00E527EB"/>
    <w:rsid w:val="00E5292D"/>
    <w:rsid w:val="00E52CF4"/>
    <w:rsid w:val="00E5385B"/>
    <w:rsid w:val="00E53BD5"/>
    <w:rsid w:val="00E53C51"/>
    <w:rsid w:val="00E56323"/>
    <w:rsid w:val="00E57B45"/>
    <w:rsid w:val="00E60833"/>
    <w:rsid w:val="00E61382"/>
    <w:rsid w:val="00E6242F"/>
    <w:rsid w:val="00E63679"/>
    <w:rsid w:val="00E640F8"/>
    <w:rsid w:val="00E64619"/>
    <w:rsid w:val="00E6564D"/>
    <w:rsid w:val="00E65C6A"/>
    <w:rsid w:val="00E66FBF"/>
    <w:rsid w:val="00E67550"/>
    <w:rsid w:val="00E70C62"/>
    <w:rsid w:val="00E71F52"/>
    <w:rsid w:val="00E725F5"/>
    <w:rsid w:val="00E73192"/>
    <w:rsid w:val="00E73CB5"/>
    <w:rsid w:val="00E73FA7"/>
    <w:rsid w:val="00E77865"/>
    <w:rsid w:val="00E77DE8"/>
    <w:rsid w:val="00E817A5"/>
    <w:rsid w:val="00E835CC"/>
    <w:rsid w:val="00E84C3F"/>
    <w:rsid w:val="00E8518C"/>
    <w:rsid w:val="00E85FAF"/>
    <w:rsid w:val="00E86187"/>
    <w:rsid w:val="00E90153"/>
    <w:rsid w:val="00E90A45"/>
    <w:rsid w:val="00E91A8B"/>
    <w:rsid w:val="00E91F88"/>
    <w:rsid w:val="00E92B55"/>
    <w:rsid w:val="00E92F55"/>
    <w:rsid w:val="00E94EC0"/>
    <w:rsid w:val="00E97049"/>
    <w:rsid w:val="00E97477"/>
    <w:rsid w:val="00E97627"/>
    <w:rsid w:val="00EA14C7"/>
    <w:rsid w:val="00EA2321"/>
    <w:rsid w:val="00EA234A"/>
    <w:rsid w:val="00EA2851"/>
    <w:rsid w:val="00EA3969"/>
    <w:rsid w:val="00EA5CB1"/>
    <w:rsid w:val="00EA61A6"/>
    <w:rsid w:val="00EB3183"/>
    <w:rsid w:val="00EB4674"/>
    <w:rsid w:val="00EB4A52"/>
    <w:rsid w:val="00EB666E"/>
    <w:rsid w:val="00EC01EF"/>
    <w:rsid w:val="00EC0A97"/>
    <w:rsid w:val="00EC1529"/>
    <w:rsid w:val="00EC3D44"/>
    <w:rsid w:val="00EC419E"/>
    <w:rsid w:val="00EC49D1"/>
    <w:rsid w:val="00EC75D1"/>
    <w:rsid w:val="00EC75E4"/>
    <w:rsid w:val="00ED21A0"/>
    <w:rsid w:val="00ED23B4"/>
    <w:rsid w:val="00ED31E4"/>
    <w:rsid w:val="00ED4158"/>
    <w:rsid w:val="00ED5A77"/>
    <w:rsid w:val="00ED5DDA"/>
    <w:rsid w:val="00ED5FA8"/>
    <w:rsid w:val="00ED61DD"/>
    <w:rsid w:val="00ED6424"/>
    <w:rsid w:val="00ED6921"/>
    <w:rsid w:val="00ED6D65"/>
    <w:rsid w:val="00EE07C9"/>
    <w:rsid w:val="00EE21E4"/>
    <w:rsid w:val="00EE2B12"/>
    <w:rsid w:val="00EE3AA5"/>
    <w:rsid w:val="00EE418E"/>
    <w:rsid w:val="00EE4DD1"/>
    <w:rsid w:val="00EF1170"/>
    <w:rsid w:val="00EF33CB"/>
    <w:rsid w:val="00EF59A7"/>
    <w:rsid w:val="00EF7EDC"/>
    <w:rsid w:val="00F00FD3"/>
    <w:rsid w:val="00F02A71"/>
    <w:rsid w:val="00F03CC7"/>
    <w:rsid w:val="00F04115"/>
    <w:rsid w:val="00F04495"/>
    <w:rsid w:val="00F05C6A"/>
    <w:rsid w:val="00F05FEB"/>
    <w:rsid w:val="00F0642E"/>
    <w:rsid w:val="00F069A0"/>
    <w:rsid w:val="00F0754E"/>
    <w:rsid w:val="00F12A32"/>
    <w:rsid w:val="00F1521B"/>
    <w:rsid w:val="00F15916"/>
    <w:rsid w:val="00F15C0C"/>
    <w:rsid w:val="00F176D1"/>
    <w:rsid w:val="00F20216"/>
    <w:rsid w:val="00F213C7"/>
    <w:rsid w:val="00F23A80"/>
    <w:rsid w:val="00F23A82"/>
    <w:rsid w:val="00F26C8C"/>
    <w:rsid w:val="00F26F4B"/>
    <w:rsid w:val="00F27101"/>
    <w:rsid w:val="00F3115E"/>
    <w:rsid w:val="00F31D38"/>
    <w:rsid w:val="00F35CEB"/>
    <w:rsid w:val="00F35D2C"/>
    <w:rsid w:val="00F37880"/>
    <w:rsid w:val="00F413B4"/>
    <w:rsid w:val="00F41AB2"/>
    <w:rsid w:val="00F42174"/>
    <w:rsid w:val="00F42277"/>
    <w:rsid w:val="00F43873"/>
    <w:rsid w:val="00F44E8B"/>
    <w:rsid w:val="00F450E6"/>
    <w:rsid w:val="00F46C8F"/>
    <w:rsid w:val="00F4745F"/>
    <w:rsid w:val="00F47A0C"/>
    <w:rsid w:val="00F515A2"/>
    <w:rsid w:val="00F520E9"/>
    <w:rsid w:val="00F53443"/>
    <w:rsid w:val="00F54B14"/>
    <w:rsid w:val="00F54C9A"/>
    <w:rsid w:val="00F5519D"/>
    <w:rsid w:val="00F55C95"/>
    <w:rsid w:val="00F56BCC"/>
    <w:rsid w:val="00F56F26"/>
    <w:rsid w:val="00F57340"/>
    <w:rsid w:val="00F60B0A"/>
    <w:rsid w:val="00F61B29"/>
    <w:rsid w:val="00F62693"/>
    <w:rsid w:val="00F6373C"/>
    <w:rsid w:val="00F6410B"/>
    <w:rsid w:val="00F64AE8"/>
    <w:rsid w:val="00F64FE2"/>
    <w:rsid w:val="00F650C3"/>
    <w:rsid w:val="00F65246"/>
    <w:rsid w:val="00F658A1"/>
    <w:rsid w:val="00F65C36"/>
    <w:rsid w:val="00F66B91"/>
    <w:rsid w:val="00F72047"/>
    <w:rsid w:val="00F7288F"/>
    <w:rsid w:val="00F72F4E"/>
    <w:rsid w:val="00F73809"/>
    <w:rsid w:val="00F7729E"/>
    <w:rsid w:val="00F776E8"/>
    <w:rsid w:val="00F777C1"/>
    <w:rsid w:val="00F802CB"/>
    <w:rsid w:val="00F80A35"/>
    <w:rsid w:val="00F80E97"/>
    <w:rsid w:val="00F813EB"/>
    <w:rsid w:val="00F81976"/>
    <w:rsid w:val="00F81B04"/>
    <w:rsid w:val="00F81D21"/>
    <w:rsid w:val="00F81DB3"/>
    <w:rsid w:val="00F835C5"/>
    <w:rsid w:val="00F86FF2"/>
    <w:rsid w:val="00F907B4"/>
    <w:rsid w:val="00F908BB"/>
    <w:rsid w:val="00F90A71"/>
    <w:rsid w:val="00F94280"/>
    <w:rsid w:val="00F94288"/>
    <w:rsid w:val="00F954DB"/>
    <w:rsid w:val="00F95D56"/>
    <w:rsid w:val="00F95FC1"/>
    <w:rsid w:val="00F9625E"/>
    <w:rsid w:val="00F9698E"/>
    <w:rsid w:val="00F96F51"/>
    <w:rsid w:val="00F97100"/>
    <w:rsid w:val="00F974E7"/>
    <w:rsid w:val="00F9750A"/>
    <w:rsid w:val="00FA2C89"/>
    <w:rsid w:val="00FA389F"/>
    <w:rsid w:val="00FA4652"/>
    <w:rsid w:val="00FA525B"/>
    <w:rsid w:val="00FA6C51"/>
    <w:rsid w:val="00FB1007"/>
    <w:rsid w:val="00FB11D2"/>
    <w:rsid w:val="00FB1914"/>
    <w:rsid w:val="00FB1954"/>
    <w:rsid w:val="00FB1AA3"/>
    <w:rsid w:val="00FB25FB"/>
    <w:rsid w:val="00FB36B3"/>
    <w:rsid w:val="00FB3890"/>
    <w:rsid w:val="00FB4A7D"/>
    <w:rsid w:val="00FB7DEC"/>
    <w:rsid w:val="00FC41FD"/>
    <w:rsid w:val="00FC467D"/>
    <w:rsid w:val="00FC4BF4"/>
    <w:rsid w:val="00FC4FA4"/>
    <w:rsid w:val="00FC57B0"/>
    <w:rsid w:val="00FC684C"/>
    <w:rsid w:val="00FC6A04"/>
    <w:rsid w:val="00FC6BAF"/>
    <w:rsid w:val="00FC7D25"/>
    <w:rsid w:val="00FD091F"/>
    <w:rsid w:val="00FD0CB1"/>
    <w:rsid w:val="00FD1400"/>
    <w:rsid w:val="00FD2293"/>
    <w:rsid w:val="00FD3375"/>
    <w:rsid w:val="00FD556C"/>
    <w:rsid w:val="00FD5AC7"/>
    <w:rsid w:val="00FD6F43"/>
    <w:rsid w:val="00FD7A66"/>
    <w:rsid w:val="00FE1AA2"/>
    <w:rsid w:val="00FE1C73"/>
    <w:rsid w:val="00FE1D49"/>
    <w:rsid w:val="00FE3A68"/>
    <w:rsid w:val="00FE40A5"/>
    <w:rsid w:val="00FE4FE7"/>
    <w:rsid w:val="00FE5341"/>
    <w:rsid w:val="00FE5620"/>
    <w:rsid w:val="00FE76F3"/>
    <w:rsid w:val="00FE7977"/>
    <w:rsid w:val="00FE7C4A"/>
    <w:rsid w:val="00FF12E0"/>
    <w:rsid w:val="00FF3286"/>
    <w:rsid w:val="00FF3677"/>
    <w:rsid w:val="00FF58B1"/>
    <w:rsid w:val="00FF71CD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CD5BC"/>
  <w15:docId w15:val="{0E73C06C-BC92-48C7-92D2-138C080B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7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link w:val="Nagwek4Znak"/>
    <w:uiPriority w:val="9"/>
    <w:qFormat/>
    <w:rsid w:val="00D92604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D9260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260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D92604"/>
    <w:rPr>
      <w:rFonts w:ascii="Calibri" w:eastAsia="Times New Roman" w:hAnsi="Calibri" w:cs="Times New Roman"/>
      <w:b/>
      <w:bCs/>
      <w:lang w:eastAsia="ar-SA"/>
    </w:rPr>
  </w:style>
  <w:style w:type="paragraph" w:styleId="Tekstpodstawowy">
    <w:name w:val="Body Text"/>
    <w:basedOn w:val="Normalny"/>
    <w:link w:val="TekstpodstawowyZnak"/>
    <w:rsid w:val="00D92604"/>
    <w:pPr>
      <w:overflowPunct w:val="0"/>
      <w:autoSpaceDE w:val="0"/>
      <w:jc w:val="both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92604"/>
    <w:rPr>
      <w:rFonts w:ascii="Times New Roman" w:eastAsia="Times New Roman" w:hAnsi="Times New Roman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D926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6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D92604"/>
    <w:pPr>
      <w:ind w:left="284" w:hanging="284"/>
      <w:jc w:val="both"/>
    </w:pPr>
    <w:rPr>
      <w:b/>
      <w:cap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92604"/>
    <w:rPr>
      <w:rFonts w:ascii="Times New Roman" w:eastAsia="Times New Roman" w:hAnsi="Times New Roman" w:cs="Times New Roman"/>
      <w:b/>
      <w:caps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92604"/>
    <w:pPr>
      <w:ind w:left="290"/>
      <w:jc w:val="both"/>
    </w:pPr>
    <w:rPr>
      <w:rFonts w:ascii="Arial" w:hAnsi="Arial" w:cs="Arial"/>
      <w:sz w:val="18"/>
      <w:szCs w:val="24"/>
    </w:rPr>
  </w:style>
  <w:style w:type="paragraph" w:customStyle="1" w:styleId="Tekstpodstawowy21">
    <w:name w:val="Tekst podstawowy 21"/>
    <w:basedOn w:val="Normalny"/>
    <w:rsid w:val="00D92604"/>
    <w:pPr>
      <w:overflowPunct w:val="0"/>
      <w:autoSpaceDE w:val="0"/>
      <w:textAlignment w:val="baseline"/>
    </w:pPr>
    <w:rPr>
      <w:b/>
    </w:rPr>
  </w:style>
  <w:style w:type="paragraph" w:customStyle="1" w:styleId="Tekstpodstawowy31">
    <w:name w:val="Tekst podstawowy 31"/>
    <w:basedOn w:val="Normalny"/>
    <w:rsid w:val="00D92604"/>
    <w:pPr>
      <w:overflowPunct w:val="0"/>
      <w:autoSpaceDE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D92604"/>
    <w:pPr>
      <w:ind w:left="284" w:hanging="284"/>
      <w:jc w:val="both"/>
    </w:pPr>
  </w:style>
  <w:style w:type="paragraph" w:styleId="Tytu">
    <w:name w:val="Title"/>
    <w:basedOn w:val="Normalny"/>
    <w:next w:val="Podtytu"/>
    <w:link w:val="TytuZnak"/>
    <w:qFormat/>
    <w:rsid w:val="00D92604"/>
    <w:pPr>
      <w:spacing w:before="240" w:after="60" w:line="360" w:lineRule="auto"/>
      <w:jc w:val="center"/>
    </w:pPr>
    <w:rPr>
      <w:rFonts w:ascii="Arial" w:hAnsi="Arial"/>
      <w:b/>
      <w:kern w:val="1"/>
      <w:sz w:val="32"/>
    </w:rPr>
  </w:style>
  <w:style w:type="character" w:customStyle="1" w:styleId="TytuZnak">
    <w:name w:val="Tytuł Znak"/>
    <w:basedOn w:val="Domylnaczcionkaakapitu"/>
    <w:link w:val="Tytu"/>
    <w:rsid w:val="00D92604"/>
    <w:rPr>
      <w:rFonts w:ascii="Arial" w:eastAsia="Times New Roman" w:hAnsi="Arial" w:cs="Times New Roman"/>
      <w:b/>
      <w:kern w:val="1"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D92604"/>
    <w:pPr>
      <w:tabs>
        <w:tab w:val="left" w:pos="8364"/>
      </w:tabs>
      <w:jc w:val="center"/>
    </w:pPr>
    <w:rPr>
      <w:rFonts w:ascii="Arial" w:hAnsi="Arial"/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92604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D926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60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rsid w:val="00D92604"/>
  </w:style>
  <w:style w:type="paragraph" w:customStyle="1" w:styleId="Akapitzlist1">
    <w:name w:val="Akapit z listą1"/>
    <w:basedOn w:val="Normalny"/>
    <w:rsid w:val="00D92604"/>
    <w:pPr>
      <w:suppressAutoHyphens w:val="0"/>
      <w:ind w:left="720"/>
    </w:pPr>
    <w:rPr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926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92604"/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WW8Num4">
    <w:name w:val="WW8Num4"/>
    <w:basedOn w:val="Bezlisty"/>
    <w:rsid w:val="00D92604"/>
    <w:pPr>
      <w:numPr>
        <w:numId w:val="1"/>
      </w:numPr>
    </w:pPr>
  </w:style>
  <w:style w:type="numbering" w:customStyle="1" w:styleId="WW8Num7">
    <w:name w:val="WW8Num7"/>
    <w:basedOn w:val="Bezlisty"/>
    <w:rsid w:val="00D92604"/>
    <w:pPr>
      <w:numPr>
        <w:numId w:val="2"/>
      </w:numPr>
    </w:pPr>
  </w:style>
  <w:style w:type="paragraph" w:styleId="Mapadokumentu">
    <w:name w:val="Document Map"/>
    <w:basedOn w:val="Normalny"/>
    <w:link w:val="MapadokumentuZnak"/>
    <w:semiHidden/>
    <w:rsid w:val="00D9260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D92604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customStyle="1" w:styleId="ust">
    <w:name w:val="ust"/>
    <w:rsid w:val="00D92604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rsid w:val="00D926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9260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26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926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9260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semiHidden/>
    <w:rsid w:val="00D926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604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link w:val="AkapitzlistZnak"/>
    <w:uiPriority w:val="34"/>
    <w:qFormat/>
    <w:rsid w:val="00D9260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92604"/>
    <w:pPr>
      <w:suppressAutoHyphens w:val="0"/>
      <w:spacing w:line="276" w:lineRule="auto"/>
      <w:ind w:left="720" w:hanging="431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D92604"/>
    <w:rPr>
      <w:color w:val="0000FF"/>
      <w:u w:val="single"/>
    </w:rPr>
  </w:style>
  <w:style w:type="character" w:styleId="Uwydatnienie">
    <w:name w:val="Emphasis"/>
    <w:uiPriority w:val="20"/>
    <w:qFormat/>
    <w:rsid w:val="00D92604"/>
    <w:rPr>
      <w:i/>
      <w:iCs/>
    </w:rPr>
  </w:style>
  <w:style w:type="table" w:styleId="Tabela-Siatka">
    <w:name w:val="Table Grid"/>
    <w:basedOn w:val="Standardowy"/>
    <w:rsid w:val="00D92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926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D9260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NormalnyWeb1">
    <w:name w:val="Normalny (Web)1"/>
    <w:basedOn w:val="Normalny"/>
    <w:rsid w:val="00D92604"/>
    <w:pPr>
      <w:widowControl w:val="0"/>
      <w:spacing w:before="280" w:after="119"/>
    </w:pPr>
    <w:rPr>
      <w:rFonts w:eastAsia="SimSun" w:cs="Mangal"/>
      <w:kern w:val="1"/>
      <w:sz w:val="24"/>
      <w:szCs w:val="24"/>
    </w:rPr>
  </w:style>
  <w:style w:type="paragraph" w:customStyle="1" w:styleId="WW-Tekstpodstawowy2">
    <w:name w:val="WW-Tekst podstawowy 2"/>
    <w:basedOn w:val="Normalny"/>
    <w:rsid w:val="00D92604"/>
    <w:pPr>
      <w:jc w:val="both"/>
    </w:pPr>
    <w:rPr>
      <w:rFonts w:ascii="Arial PL" w:hAnsi="Arial PL"/>
      <w:b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544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3B0E52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3B0E52"/>
    <w:rPr>
      <w:rFonts w:eastAsiaTheme="minorEastAsia"/>
    </w:rPr>
  </w:style>
  <w:style w:type="paragraph" w:customStyle="1" w:styleId="pgraf">
    <w:name w:val="pgraf"/>
    <w:basedOn w:val="Normalny"/>
    <w:next w:val="Normalny"/>
    <w:rsid w:val="00F64FE2"/>
    <w:pPr>
      <w:keepNext/>
      <w:widowControl w:val="0"/>
      <w:suppressAutoHyphens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sz w:val="24"/>
      <w:szCs w:val="24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F64FE2"/>
    <w:pPr>
      <w:spacing w:after="0" w:line="240" w:lineRule="auto"/>
    </w:pPr>
    <w:rPr>
      <w:rFonts w:ascii="Cambria" w:eastAsia="Cambria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"/>
    <w:uiPriority w:val="34"/>
    <w:qFormat/>
    <w:locked/>
    <w:rsid w:val="00576808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266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3CAB"/>
    <w:pPr>
      <w:suppressAutoHyphens w:val="0"/>
    </w:pPr>
    <w:rPr>
      <w:rFonts w:ascii="Cambria" w:eastAsia="Cambria" w:hAnsi="Cambria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3CAB"/>
    <w:rPr>
      <w:rFonts w:ascii="Cambria" w:eastAsia="Cambria" w:hAnsi="Cambri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03CA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719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719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719E"/>
    <w:rPr>
      <w:vertAlign w:val="superscript"/>
    </w:rPr>
  </w:style>
  <w:style w:type="paragraph" w:customStyle="1" w:styleId="Numerator2">
    <w:name w:val="Numerator 2"/>
    <w:basedOn w:val="Normalny"/>
    <w:qFormat/>
    <w:rsid w:val="003B6D17"/>
    <w:pPr>
      <w:suppressAutoHyphens w:val="0"/>
      <w:spacing w:after="120"/>
      <w:jc w:val="both"/>
    </w:pPr>
    <w:rPr>
      <w:rFonts w:ascii="Bookman Old Style" w:eastAsia="Calibri" w:hAnsi="Bookman Old Style"/>
      <w:color w:val="00000A"/>
      <w:sz w:val="24"/>
      <w:szCs w:val="24"/>
      <w:lang w:eastAsia="pl-PL"/>
    </w:rPr>
  </w:style>
  <w:style w:type="numbering" w:customStyle="1" w:styleId="WW8Num59">
    <w:name w:val="WW8Num59"/>
    <w:basedOn w:val="Bezlisty"/>
    <w:rsid w:val="00D55185"/>
    <w:pPr>
      <w:numPr>
        <w:numId w:val="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CF4E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.frankowski\Desktop\2601-ILZ.260.3.2017%20Outsourcing%20wydruku\Za&#322;&#261;cznik%20nr%209%20do%20SIWZ%20w&#322;a&#347;ciw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B6D58-2624-4C39-A938-217B6DB5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9 do SIWZ właściwe.dotx</Template>
  <TotalTime>28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6</vt:i4>
      </vt:variant>
    </vt:vector>
  </HeadingPairs>
  <TitlesOfParts>
    <vt:vector size="7" baseType="lpstr">
      <vt:lpstr>Wzór protokołu</vt:lpstr>
      <vt:lpstr>PROTOKÓŁ ODBIORU KOŃCOWEGO</vt:lpstr>
      <vt:lpstr/>
      <vt:lpstr>sporządzony ……………..…….. roku </vt:lpstr>
      <vt:lpstr>Zamawiający: …………………………………………………………………………………………………………..………</vt:lpstr>
      <vt:lpstr>Wykonawca: …………………………………………………………………...……………………………….……………..</vt:lpstr>
      <vt:lpstr/>
    </vt:vector>
  </TitlesOfParts>
  <Company>Izba Administracji Skarbowej w Kielcach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protokołu</dc:title>
  <dc:subject>Wykonanie inwentaryzacji przyrodniczej </dc:subject>
  <dc:creator>-</dc:creator>
  <cp:keywords>Zamówienie publiczne</cp:keywords>
  <cp:revision>12</cp:revision>
  <cp:lastPrinted>2022-03-10T06:35:00Z</cp:lastPrinted>
  <dcterms:created xsi:type="dcterms:W3CDTF">2026-03-27T09:45:00Z</dcterms:created>
  <dcterms:modified xsi:type="dcterms:W3CDTF">2026-04-29T08:05:00Z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UxC4dwLulzfINJ8nQH+xvX5LNGipWa4BRSZhPgxsCvmWMomgp0KK0spQLw7WBp13CNSdpLSrngk7yIUUuwsYWg==</vt:lpwstr>
  </property>
  <property fmtid="{D5CDD505-2E9C-101B-9397-08002B2CF9AE}" pid="4" name="MFClassificationDate">
    <vt:lpwstr>2021-12-08T10:26:23.1515058+01:00</vt:lpwstr>
  </property>
  <property fmtid="{D5CDD505-2E9C-101B-9397-08002B2CF9AE}" pid="5" name="MFClassifiedBySID">
    <vt:lpwstr>UxC4dwLulzfINJ8nQH+xvX5LNGipWa4BRSZhPgxsCvm42mrIC/DSDv0ggS+FjUN/2v1BBotkLlY5aAiEhoi6uTDd06aoJCa8QT4HGJgGiJAmJIWXLCyDvs5Jzr3djeJu</vt:lpwstr>
  </property>
  <property fmtid="{D5CDD505-2E9C-101B-9397-08002B2CF9AE}" pid="6" name="MFGRNItemId">
    <vt:lpwstr>GRN-17e1c7f2-5c4b-48c2-aa1d-c49359b0f171</vt:lpwstr>
  </property>
  <property fmtid="{D5CDD505-2E9C-101B-9397-08002B2CF9AE}" pid="7" name="MFHash">
    <vt:lpwstr>CdHJANAaCtDzBtogyyPz5lGSmcxSu1Z9R99XNoyBs4U=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